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324762F1" w:rsidR="007E069B" w:rsidRDefault="007E069B" w:rsidP="00953D59">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sidR="006D7157">
        <w:rPr>
          <w:rFonts w:cs="Arial"/>
          <w:b/>
          <w:sz w:val="24"/>
          <w:szCs w:val="24"/>
        </w:rPr>
        <w:t>-</w:t>
      </w:r>
      <w:r w:rsidR="001A2A32">
        <w:rPr>
          <w:rFonts w:cs="Arial"/>
          <w:b/>
          <w:sz w:val="24"/>
          <w:szCs w:val="24"/>
        </w:rPr>
        <w:t>bis</w:t>
      </w:r>
      <w:r>
        <w:rPr>
          <w:rFonts w:cs="Arial"/>
          <w:b/>
          <w:sz w:val="24"/>
          <w:szCs w:val="24"/>
        </w:rPr>
        <w:tab/>
      </w:r>
      <w:r w:rsidR="00953D59" w:rsidRPr="00953D59">
        <w:rPr>
          <w:rFonts w:cs="Arial"/>
          <w:b/>
          <w:sz w:val="24"/>
          <w:szCs w:val="24"/>
        </w:rPr>
        <w:t>R4-251436</w:t>
      </w:r>
      <w:r w:rsidR="00953D59">
        <w:rPr>
          <w:rFonts w:cs="Arial"/>
          <w:b/>
          <w:sz w:val="24"/>
          <w:szCs w:val="24"/>
        </w:rPr>
        <w:t>2</w:t>
      </w:r>
    </w:p>
    <w:p w14:paraId="509E2ABC" w14:textId="6705CD8A" w:rsidR="003532C2" w:rsidRDefault="001A2A32" w:rsidP="007E069B">
      <w:pPr>
        <w:pStyle w:val="CRCoverPage"/>
        <w:tabs>
          <w:tab w:val="right" w:pos="9639"/>
        </w:tabs>
        <w:spacing w:after="100" w:afterAutospacing="1"/>
        <w:rPr>
          <w:rFonts w:cs="Arial"/>
          <w:b/>
          <w:sz w:val="24"/>
          <w:szCs w:val="24"/>
        </w:rPr>
      </w:pPr>
      <w:r>
        <w:rPr>
          <w:rFonts w:cs="Arial"/>
          <w:b/>
          <w:sz w:val="24"/>
          <w:szCs w:val="24"/>
        </w:rPr>
        <w:t>Prague</w:t>
      </w:r>
      <w:r w:rsidR="006D2C1E" w:rsidRPr="006D2C1E">
        <w:rPr>
          <w:rFonts w:cs="Arial"/>
          <w:b/>
          <w:sz w:val="24"/>
          <w:szCs w:val="24"/>
        </w:rPr>
        <w:t>,</w:t>
      </w:r>
      <w:r w:rsidR="007E069B">
        <w:rPr>
          <w:rFonts w:cs="Arial"/>
          <w:b/>
          <w:sz w:val="24"/>
          <w:szCs w:val="24"/>
        </w:rPr>
        <w:t xml:space="preserve"> </w:t>
      </w:r>
      <w:r w:rsidR="006D7157">
        <w:rPr>
          <w:rFonts w:cs="Arial"/>
          <w:b/>
          <w:sz w:val="24"/>
          <w:szCs w:val="24"/>
        </w:rPr>
        <w:t>Czech Republic</w:t>
      </w:r>
      <w:r w:rsidR="007E069B">
        <w:rPr>
          <w:rFonts w:cs="Arial"/>
          <w:b/>
          <w:sz w:val="24"/>
          <w:szCs w:val="24"/>
        </w:rPr>
        <w:t xml:space="preserve">, </w:t>
      </w:r>
      <w:r w:rsidR="006D7157">
        <w:rPr>
          <w:rFonts w:cs="Arial"/>
          <w:b/>
          <w:sz w:val="24"/>
          <w:szCs w:val="24"/>
        </w:rPr>
        <w:t>13</w:t>
      </w:r>
      <w:r w:rsidR="007E069B">
        <w:rPr>
          <w:rFonts w:cs="Arial"/>
          <w:b/>
          <w:sz w:val="24"/>
          <w:szCs w:val="24"/>
        </w:rPr>
        <w:t xml:space="preserve"> – </w:t>
      </w:r>
      <w:r w:rsidR="006D7157">
        <w:rPr>
          <w:rFonts w:cs="Arial"/>
          <w:b/>
          <w:sz w:val="24"/>
          <w:szCs w:val="24"/>
        </w:rPr>
        <w:t>17 October</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75319341"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3494A7B" w:rsidR="003532C2" w:rsidRPr="0085076F" w:rsidRDefault="0085076F" w:rsidP="00D3653E">
            <w:pPr>
              <w:pStyle w:val="CRCoverPage"/>
              <w:spacing w:after="0"/>
              <w:jc w:val="center"/>
              <w:rPr>
                <w:b/>
                <w:bCs/>
                <w:noProof/>
                <w:sz w:val="28"/>
                <w:szCs w:val="28"/>
              </w:rPr>
            </w:pPr>
            <w:r w:rsidRPr="0085076F">
              <w:rPr>
                <w:b/>
                <w:bCs/>
                <w:noProof/>
                <w:sz w:val="28"/>
                <w:szCs w:val="28"/>
              </w:rPr>
              <w:t>3046</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A10AA1E"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AF7228">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CCF36CC" w:rsidR="00F86651" w:rsidRDefault="002A4928" w:rsidP="0090530A">
            <w:pPr>
              <w:pStyle w:val="CRCoverPage"/>
              <w:spacing w:after="0"/>
              <w:ind w:left="100"/>
              <w:rPr>
                <w:noProof/>
              </w:rPr>
            </w:pPr>
            <w:r w:rsidRPr="002A4928">
              <w:rPr>
                <w:noProof/>
              </w:rPr>
              <w:t xml:space="preserve">CR 38.101-1 </w:t>
            </w:r>
            <w:r w:rsidR="0090530A" w:rsidRPr="0090530A">
              <w:rPr>
                <w:noProof/>
              </w:rPr>
              <w:t>to introduce power class 2 for uplink MIMO using a single uplink NR carrier for band n7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71BD87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F7228">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417176B" w:rsidR="003532C2" w:rsidRDefault="003532C2" w:rsidP="00D3653E">
            <w:pPr>
              <w:pStyle w:val="CRCoverPage"/>
              <w:spacing w:after="0"/>
              <w:ind w:left="100"/>
              <w:rPr>
                <w:noProof/>
              </w:rPr>
            </w:pPr>
            <w:r>
              <w:t>202</w:t>
            </w:r>
            <w:r w:rsidR="004450EF">
              <w:t>5</w:t>
            </w:r>
            <w:r>
              <w:t>-</w:t>
            </w:r>
            <w:r w:rsidR="00084BE6">
              <w:t>10</w:t>
            </w:r>
            <w:r>
              <w:t>-</w:t>
            </w:r>
            <w:r w:rsidR="00084BE6">
              <w:t>13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1554C7D" w:rsidR="00595925" w:rsidRDefault="0090530A" w:rsidP="0090530A">
            <w:pPr>
              <w:pStyle w:val="CRCoverPage"/>
              <w:spacing w:after="0"/>
              <w:ind w:left="100"/>
              <w:rPr>
                <w:noProof/>
              </w:rPr>
            </w:pPr>
            <w:r w:rsidRPr="0090530A">
              <w:rPr>
                <w:noProof/>
              </w:rPr>
              <w:t>to introduce power class 2 for uplink MIMO using a single uplink NR carrier for band n7</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52BB2AC" w:rsidR="00117C12" w:rsidRPr="00A5385A" w:rsidRDefault="0090530A" w:rsidP="0090530A">
            <w:pPr>
              <w:pStyle w:val="CRCoverPage"/>
              <w:spacing w:after="0"/>
              <w:ind w:left="100"/>
              <w:rPr>
                <w:noProof/>
                <w:lang w:eastAsia="zh-CN"/>
              </w:rPr>
            </w:pPr>
            <w:r w:rsidRPr="0090530A">
              <w:rPr>
                <w:noProof/>
              </w:rPr>
              <w:t>to introduce power class 2 for uplink MIMO using a single uplink NR carrier for band n7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D285165" w:rsidR="0036386C" w:rsidRDefault="0090530A" w:rsidP="0090530A">
            <w:pPr>
              <w:pStyle w:val="CRCoverPage"/>
              <w:spacing w:after="0"/>
              <w:ind w:left="100"/>
              <w:rPr>
                <w:noProof/>
              </w:rPr>
            </w:pPr>
            <w:r>
              <w:rPr>
                <w:noProof/>
              </w:rPr>
              <w:t>PC</w:t>
            </w:r>
            <w:r w:rsidRPr="0090530A">
              <w:rPr>
                <w:noProof/>
              </w:rPr>
              <w:t xml:space="preserve">2 for uplink MIMO </w:t>
            </w:r>
            <w:r>
              <w:rPr>
                <w:noProof/>
              </w:rPr>
              <w:t>for band 7 is not</w:t>
            </w:r>
            <w:r w:rsidR="0036386C">
              <w:rPr>
                <w:noProof/>
              </w:rPr>
              <w:t xml:space="preserve"> </w:t>
            </w:r>
            <w:r w:rsidR="00104A55">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EC75CF2"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84542D9" w14:textId="7A85BB52" w:rsidR="000D0CE6" w:rsidRDefault="000D0CE6" w:rsidP="000D0CE6">
      <w:pPr>
        <w:pStyle w:val="TH"/>
        <w:keepLines w:val="0"/>
      </w:pPr>
    </w:p>
    <w:p w14:paraId="10F7E92D" w14:textId="77777777" w:rsidR="002C0B3C" w:rsidRPr="002C0B3C" w:rsidRDefault="002C0B3C" w:rsidP="002C0B3C">
      <w:pPr>
        <w:keepNext/>
        <w:keepLines/>
        <w:overflowPunct w:val="0"/>
        <w:autoSpaceDE w:val="0"/>
        <w:autoSpaceDN w:val="0"/>
        <w:adjustRightInd w:val="0"/>
        <w:spacing w:before="180"/>
        <w:ind w:left="1134" w:hanging="1134"/>
        <w:outlineLvl w:val="1"/>
        <w:rPr>
          <w:rFonts w:ascii="Arial" w:eastAsia="Times New Roman" w:hAnsi="Arial"/>
          <w:sz w:val="32"/>
        </w:rPr>
      </w:pPr>
      <w:bookmarkStart w:id="11" w:name="_Toc21344281"/>
      <w:bookmarkStart w:id="12" w:name="_Toc29801767"/>
      <w:bookmarkStart w:id="13" w:name="_Toc29802191"/>
      <w:bookmarkStart w:id="14" w:name="_Toc29802816"/>
      <w:bookmarkStart w:id="15" w:name="_Toc36107558"/>
      <w:bookmarkStart w:id="16" w:name="_Toc37251324"/>
      <w:bookmarkStart w:id="17" w:name="_Toc45888139"/>
      <w:bookmarkStart w:id="18" w:name="_Toc45888738"/>
      <w:bookmarkStart w:id="19" w:name="_Toc61367383"/>
      <w:bookmarkStart w:id="20" w:name="_Toc61372766"/>
      <w:bookmarkStart w:id="21" w:name="_Toc68230707"/>
      <w:bookmarkStart w:id="22" w:name="_Toc69084120"/>
      <w:bookmarkStart w:id="23" w:name="_Toc75467130"/>
      <w:bookmarkStart w:id="24" w:name="_Toc76509152"/>
      <w:bookmarkStart w:id="25" w:name="_Toc76718142"/>
      <w:bookmarkStart w:id="26" w:name="_Toc83580452"/>
      <w:bookmarkStart w:id="27" w:name="_Toc84404961"/>
      <w:bookmarkStart w:id="28" w:name="_Toc84413570"/>
      <w:r w:rsidRPr="002C0B3C">
        <w:rPr>
          <w:rFonts w:ascii="Arial" w:eastAsia="Times New Roman" w:hAnsi="Arial"/>
          <w:sz w:val="32"/>
        </w:rPr>
        <w:t>6.2D</w:t>
      </w:r>
      <w:r w:rsidRPr="002C0B3C">
        <w:rPr>
          <w:rFonts w:ascii="Arial" w:eastAsia="Times New Roman" w:hAnsi="Arial"/>
          <w:sz w:val="32"/>
        </w:rPr>
        <w:tab/>
        <w:t>Transmitter power for UL MIMO</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B91CD2" w14:textId="77777777" w:rsidR="002C0B3C" w:rsidRPr="002C0B3C" w:rsidRDefault="002C0B3C" w:rsidP="002C0B3C">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bookmarkStart w:id="37" w:name="_Toc61367384"/>
      <w:bookmarkStart w:id="38" w:name="_Toc61372767"/>
      <w:bookmarkStart w:id="39" w:name="_Toc68230708"/>
      <w:bookmarkStart w:id="40" w:name="_Toc69084121"/>
      <w:bookmarkStart w:id="41" w:name="_Toc75467131"/>
      <w:bookmarkStart w:id="42" w:name="_Toc76509153"/>
      <w:bookmarkStart w:id="43" w:name="_Toc76718143"/>
      <w:bookmarkStart w:id="44" w:name="_Toc83580453"/>
      <w:bookmarkStart w:id="45" w:name="_Toc84404962"/>
      <w:bookmarkStart w:id="46" w:name="_Toc84413571"/>
      <w:r w:rsidRPr="002C0B3C">
        <w:rPr>
          <w:rFonts w:ascii="Arial" w:eastAsia="Times New Roman" w:hAnsi="Arial"/>
          <w:sz w:val="28"/>
        </w:rPr>
        <w:t>6.2</w:t>
      </w:r>
      <w:r w:rsidRPr="002C0B3C">
        <w:rPr>
          <w:rFonts w:ascii="Arial" w:eastAsia="Times New Roman" w:hAnsi="Arial"/>
          <w:sz w:val="28"/>
          <w:lang w:eastAsia="zh-CN"/>
        </w:rPr>
        <w:t>D.1</w:t>
      </w:r>
      <w:r w:rsidRPr="002C0B3C">
        <w:rPr>
          <w:rFonts w:ascii="Arial" w:eastAsia="Times New Roman" w:hAnsi="Arial"/>
          <w:sz w:val="28"/>
          <w:lang w:eastAsia="zh-CN"/>
        </w:rPr>
        <w:tab/>
      </w:r>
      <w:r w:rsidRPr="002C0B3C">
        <w:rPr>
          <w:rFonts w:ascii="Arial" w:eastAsia="Times New Roman" w:hAnsi="Arial"/>
          <w:sz w:val="28"/>
        </w:rPr>
        <w:t>UE maximum output power for UL MIMO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59363FB" w14:textId="77777777" w:rsidR="002C0B3C" w:rsidRPr="002C0B3C" w:rsidRDefault="002C0B3C" w:rsidP="002C0B3C">
      <w:pPr>
        <w:overflowPunct w:val="0"/>
        <w:autoSpaceDE w:val="0"/>
        <w:autoSpaceDN w:val="0"/>
        <w:adjustRightInd w:val="0"/>
        <w:rPr>
          <w:rFonts w:eastAsia="Times New Roman"/>
        </w:rPr>
      </w:pPr>
      <w:r w:rsidRPr="002C0B3C">
        <w:rPr>
          <w:rFonts w:eastAsia="Times New Roman"/>
        </w:rPr>
        <w:t>For UE with two or four transmit antenna connectors in closed-loop spatial multiplexing scheme, the maximum output power for any transmission bandwidth within the channel bandwidth is specified in Table 6.2</w:t>
      </w:r>
      <w:r w:rsidRPr="002C0B3C">
        <w:rPr>
          <w:rFonts w:eastAsia="Times New Roman"/>
          <w:lang w:eastAsia="zh-CN"/>
        </w:rPr>
        <w:t>D.1</w:t>
      </w:r>
      <w:r w:rsidRPr="002C0B3C">
        <w:rPr>
          <w:rFonts w:eastAsia="Times New Roman"/>
        </w:rPr>
        <w:t xml:space="preserve">-1. </w:t>
      </w:r>
      <w:r w:rsidRPr="002C0B3C">
        <w:rPr>
          <w:rFonts w:eastAsia="Times New Roman"/>
          <w:lang w:eastAsia="zh-CN"/>
        </w:rPr>
        <w:t xml:space="preserve">The requirements shall be met </w:t>
      </w:r>
      <w:r w:rsidRPr="002C0B3C">
        <w:rPr>
          <w:rFonts w:eastAsia="Times New Roman"/>
        </w:rPr>
        <w:t xml:space="preserve">with </w:t>
      </w:r>
      <w:r w:rsidRPr="002C0B3C">
        <w:rPr>
          <w:rFonts w:eastAsia="Times New Roman"/>
          <w:lang w:eastAsia="zh-CN"/>
        </w:rPr>
        <w:t xml:space="preserve">the UL MIMO configurations specified in Table 6.2D.1-2. </w:t>
      </w:r>
      <w:r w:rsidRPr="002C0B3C">
        <w:rPr>
          <w:rFonts w:eastAsia="Times New Roman"/>
        </w:rPr>
        <w:t xml:space="preserve">For UE supporting UL MIMO, the maximum output power is defined as the sum of the maximum output power from all UE antenna connectors. The period of measurement shall be at least one sub frame (1 </w:t>
      </w:r>
      <w:proofErr w:type="spellStart"/>
      <w:r w:rsidRPr="002C0B3C">
        <w:rPr>
          <w:rFonts w:eastAsia="Times New Roman"/>
        </w:rPr>
        <w:t>ms</w:t>
      </w:r>
      <w:proofErr w:type="spellEnd"/>
      <w:r w:rsidRPr="002C0B3C">
        <w:rPr>
          <w:rFonts w:eastAsia="Times New Roman"/>
        </w:rPr>
        <w:t>).</w:t>
      </w:r>
    </w:p>
    <w:p w14:paraId="026F56CD" w14:textId="77777777" w:rsidR="002C0B3C" w:rsidRPr="002C0B3C" w:rsidRDefault="002C0B3C" w:rsidP="002C0B3C">
      <w:pPr>
        <w:overflowPunct w:val="0"/>
        <w:autoSpaceDE w:val="0"/>
        <w:autoSpaceDN w:val="0"/>
        <w:adjustRightInd w:val="0"/>
        <w:spacing w:before="240"/>
        <w:rPr>
          <w:rFonts w:eastAsia="Times New Roman"/>
        </w:rPr>
      </w:pPr>
      <w:r w:rsidRPr="002C0B3C">
        <w:rPr>
          <w:rFonts w:eastAsia="Times New Roman"/>
        </w:rPr>
        <w:t xml:space="preserve">The requirements shall be met with the UL MIMO configurations of using 2-layer UL MIMO codebook-based transmission with precoding matrix of </w:t>
      </w:r>
      <w:r w:rsidRPr="002C0B3C">
        <w:rPr>
          <w:rFonts w:eastAsia="Times New Roman"/>
          <w:i/>
          <w:iCs/>
        </w:rPr>
        <w:t>W=</w:t>
      </w:r>
      <w:r w:rsidRPr="002C0B3C">
        <w:rPr>
          <w:rFonts w:ascii="Arial" w:eastAsia="Times New Roman" w:hAnsi="Arial"/>
          <w:noProof/>
          <w:position w:val="-26"/>
          <w:sz w:val="18"/>
        </w:rPr>
        <w:drawing>
          <wp:inline distT="0" distB="0" distL="0" distR="0" wp14:anchorId="563966D4" wp14:editId="732ABDDC">
            <wp:extent cx="609600" cy="393700"/>
            <wp:effectExtent l="0" t="0" r="0" b="635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sidRPr="002C0B3C">
        <w:rPr>
          <w:rFonts w:eastAsia="Times New Roman"/>
        </w:rPr>
        <w:t>.</w:t>
      </w:r>
      <w:r w:rsidRPr="002C0B3C">
        <w:rPr>
          <w:rFonts w:eastAsia="Times New Roman"/>
          <w:lang w:eastAsia="zh-CN"/>
        </w:rPr>
        <w:t xml:space="preserve"> or 4-layer UL MIMO transmission with codebook of </w:t>
      </w:r>
      <w:r w:rsidRPr="002C0B3C">
        <w:rPr>
          <w:rFonts w:eastAsia="Batang"/>
          <w:position w:val="-56"/>
        </w:rPr>
        <w:object w:dxaOrig="1340" w:dyaOrig="1250" w14:anchorId="7E8A0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5pt" o:ole="">
            <v:imagedata r:id="rId14" o:title=""/>
          </v:shape>
          <o:OLEObject Type="Embed" ProgID="Equation.3" ShapeID="_x0000_i1025" DrawAspect="Content" ObjectID="_1821021070" r:id="rId15"/>
        </w:object>
      </w:r>
      <w:r w:rsidRPr="002C0B3C">
        <w:rPr>
          <w:rFonts w:eastAsia="Times New Roman"/>
        </w:rPr>
        <w:t>.</w:t>
      </w:r>
      <w:r w:rsidRPr="002C0B3C">
        <w:rPr>
          <w:rFonts w:eastAsia="Times New Roman"/>
          <w:lang w:eastAsia="zh-CN"/>
        </w:rPr>
        <w:t xml:space="preserve"> </w:t>
      </w:r>
      <w:r w:rsidRPr="002C0B3C">
        <w:rPr>
          <w:rFonts w:eastAsia="Times New Roman"/>
        </w:rPr>
        <w:t>DCI Format for UE configured in PUSCH transmission mode for uplink single-user MIMO shall be used.</w:t>
      </w:r>
    </w:p>
    <w:p w14:paraId="046195F2" w14:textId="77777777" w:rsidR="002C0B3C" w:rsidRPr="002C0B3C" w:rsidRDefault="002C0B3C" w:rsidP="002C0B3C">
      <w:pPr>
        <w:keepNext/>
        <w:keepLines/>
        <w:overflowPunct w:val="0"/>
        <w:autoSpaceDE w:val="0"/>
        <w:autoSpaceDN w:val="0"/>
        <w:adjustRightInd w:val="0"/>
        <w:spacing w:before="60"/>
        <w:jc w:val="center"/>
        <w:rPr>
          <w:rFonts w:ascii="Arial" w:eastAsia="Times New Roman" w:hAnsi="Arial" w:cs="Arial"/>
          <w:b/>
        </w:rPr>
      </w:pPr>
      <w:r w:rsidRPr="002C0B3C">
        <w:rPr>
          <w:rFonts w:ascii="Arial" w:eastAsia="Times New Roman" w:hAnsi="Arial" w:cs="Arial"/>
          <w:b/>
        </w:rPr>
        <w:lastRenderedPageBreak/>
        <w:t>Table 6.2</w:t>
      </w:r>
      <w:r w:rsidRPr="002C0B3C">
        <w:rPr>
          <w:rFonts w:ascii="Arial" w:eastAsia="Times New Roman" w:hAnsi="Arial" w:cs="Arial"/>
          <w:b/>
          <w:lang w:eastAsia="zh-CN"/>
        </w:rPr>
        <w:t>D.1</w:t>
      </w:r>
      <w:r w:rsidRPr="002C0B3C">
        <w:rPr>
          <w:rFonts w:ascii="Arial" w:eastAsia="Times New Roman" w:hAnsi="Arial" w:cs="Arial"/>
          <w: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2C0B3C" w:rsidRPr="002C0B3C" w14:paraId="630620C4"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EC2237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lastRenderedPageBreak/>
              <w:t>NR band</w:t>
            </w:r>
          </w:p>
        </w:tc>
        <w:tc>
          <w:tcPr>
            <w:tcW w:w="986" w:type="dxa"/>
            <w:tcBorders>
              <w:top w:val="single" w:sz="4" w:space="0" w:color="auto"/>
              <w:left w:val="single" w:sz="4" w:space="0" w:color="auto"/>
              <w:bottom w:val="single" w:sz="4" w:space="0" w:color="auto"/>
              <w:right w:val="single" w:sz="4" w:space="0" w:color="auto"/>
            </w:tcBorders>
            <w:hideMark/>
          </w:tcPr>
          <w:p w14:paraId="68D809D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2FEDB8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4638BEC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9FBD85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1DA7921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409B77C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27500DA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hideMark/>
          </w:tcPr>
          <w:p w14:paraId="452978A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szCs w:val="18"/>
                <w:lang w:eastAsia="ko-KR"/>
              </w:rPr>
            </w:pPr>
            <w:r w:rsidRPr="002C0B3C">
              <w:rPr>
                <w:rFonts w:ascii="Arial" w:eastAsia="Times New Roman" w:hAnsi="Arial" w:cs="Arial"/>
                <w:b/>
                <w:sz w:val="18"/>
                <w:szCs w:val="18"/>
                <w:lang w:eastAsia="ko-KR"/>
              </w:rPr>
              <w:t>Tolerance (dB)</w:t>
            </w:r>
          </w:p>
        </w:tc>
      </w:tr>
      <w:tr w:rsidR="002C0B3C" w:rsidRPr="002C0B3C" w14:paraId="601D55E2"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23DC5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b/>
                <w:sz w:val="18"/>
                <w:lang w:eastAsia="ja-JP"/>
              </w:rPr>
            </w:pPr>
            <w:r w:rsidRPr="002C0B3C">
              <w:rPr>
                <w:rFonts w:ascii="Arial" w:eastAsia="Times New Roman" w:hAnsi="Arial" w:cs="Arial"/>
                <w:sz w:val="18"/>
                <w:lang w:eastAsia="ja-JP"/>
              </w:rPr>
              <w:t>n1</w:t>
            </w:r>
          </w:p>
        </w:tc>
        <w:tc>
          <w:tcPr>
            <w:tcW w:w="986" w:type="dxa"/>
            <w:tcBorders>
              <w:top w:val="single" w:sz="4" w:space="0" w:color="auto"/>
              <w:left w:val="single" w:sz="4" w:space="0" w:color="auto"/>
              <w:bottom w:val="single" w:sz="4" w:space="0" w:color="auto"/>
              <w:right w:val="single" w:sz="4" w:space="0" w:color="auto"/>
            </w:tcBorders>
          </w:tcPr>
          <w:p w14:paraId="63C8C6F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8648D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2A5997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FDC5B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396187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035DFD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DD99EB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0AB8BC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7F76429C"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6074B91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ko-KR"/>
              </w:rPr>
            </w:pPr>
            <w:r w:rsidRPr="002C0B3C">
              <w:rPr>
                <w:rFonts w:ascii="Arial" w:eastAsia="Times New Roman" w:hAnsi="Arial" w:cs="Arial"/>
                <w:sz w:val="18"/>
              </w:rPr>
              <w:t>n2</w:t>
            </w:r>
          </w:p>
        </w:tc>
        <w:tc>
          <w:tcPr>
            <w:tcW w:w="986" w:type="dxa"/>
            <w:tcBorders>
              <w:top w:val="single" w:sz="4" w:space="0" w:color="auto"/>
              <w:left w:val="single" w:sz="4" w:space="0" w:color="auto"/>
              <w:bottom w:val="single" w:sz="4" w:space="0" w:color="auto"/>
              <w:right w:val="single" w:sz="4" w:space="0" w:color="auto"/>
            </w:tcBorders>
          </w:tcPr>
          <w:p w14:paraId="78ED4FB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319023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175E77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33CCB7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E577AC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D0D6A7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6B98EE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7ACE91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7BDDE30E"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E64A2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ko-KR"/>
              </w:rPr>
            </w:pPr>
            <w:r w:rsidRPr="002C0B3C">
              <w:rPr>
                <w:rFonts w:ascii="Arial" w:eastAsia="Times New Roman" w:hAnsi="Arial" w:cs="Arial"/>
                <w:sz w:val="18"/>
                <w:lang w:eastAsia="zh-CN"/>
              </w:rPr>
              <w:t>n3</w:t>
            </w:r>
          </w:p>
        </w:tc>
        <w:tc>
          <w:tcPr>
            <w:tcW w:w="986" w:type="dxa"/>
            <w:tcBorders>
              <w:top w:val="single" w:sz="4" w:space="0" w:color="auto"/>
              <w:left w:val="single" w:sz="4" w:space="0" w:color="auto"/>
              <w:bottom w:val="single" w:sz="4" w:space="0" w:color="auto"/>
              <w:right w:val="single" w:sz="4" w:space="0" w:color="auto"/>
            </w:tcBorders>
          </w:tcPr>
          <w:p w14:paraId="7BB811E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F93093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6D504B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5224E0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19085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7B61AD3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D403A3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405C18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1119D2F3"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0A5C84D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zh-CN"/>
              </w:rPr>
            </w:pPr>
            <w:r w:rsidRPr="002C0B3C">
              <w:rPr>
                <w:rFonts w:ascii="Arial" w:eastAsia="Times New Roman" w:hAnsi="Arial" w:cs="Arial"/>
                <w:sz w:val="18"/>
                <w:lang w:eastAsia="zh-CN"/>
              </w:rPr>
              <w:t>n5</w:t>
            </w:r>
          </w:p>
        </w:tc>
        <w:tc>
          <w:tcPr>
            <w:tcW w:w="986" w:type="dxa"/>
            <w:tcBorders>
              <w:top w:val="single" w:sz="4" w:space="0" w:color="auto"/>
              <w:left w:val="single" w:sz="4" w:space="0" w:color="auto"/>
              <w:bottom w:val="single" w:sz="4" w:space="0" w:color="auto"/>
              <w:right w:val="single" w:sz="4" w:space="0" w:color="auto"/>
            </w:tcBorders>
          </w:tcPr>
          <w:p w14:paraId="1A606C7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02EEF7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3A4C1C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2ABCA1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373A1F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618D4D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A9829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F0294F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657704EB"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6BE7A7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rPr>
            </w:pPr>
            <w:r w:rsidRPr="002C0B3C">
              <w:rPr>
                <w:rFonts w:ascii="Arial" w:eastAsia="Times New Roman" w:hAnsi="Arial" w:cs="Arial"/>
                <w:sz w:val="18"/>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46DC87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2AFE91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18D5D23" w14:textId="598EF09E"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ins w:id="47" w:author="Reihaneh Malekafzaliardakani" w:date="2025-10-03T17:00:00Z" w16du:dateUtc="2025-10-03T15:00:00Z">
              <w:r w:rsidRPr="002C0B3C">
                <w:rPr>
                  <w:rFonts w:ascii="Arial" w:eastAsia="Times New Roman" w:hAnsi="Arial" w:cs="Arial"/>
                  <w:bCs/>
                  <w:sz w:val="18"/>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473ADC62" w14:textId="5BB1C1BA"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ins w:id="48" w:author="Reihaneh Malekafzaliardakani" w:date="2025-10-03T17:00:00Z" w16du:dateUtc="2025-10-03T15:00:00Z">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ins>
          </w:p>
        </w:tc>
        <w:tc>
          <w:tcPr>
            <w:tcW w:w="904" w:type="dxa"/>
            <w:tcBorders>
              <w:top w:val="single" w:sz="4" w:space="0" w:color="auto"/>
              <w:left w:val="single" w:sz="4" w:space="0" w:color="auto"/>
              <w:bottom w:val="single" w:sz="4" w:space="0" w:color="auto"/>
              <w:right w:val="single" w:sz="4" w:space="0" w:color="auto"/>
            </w:tcBorders>
            <w:hideMark/>
          </w:tcPr>
          <w:p w14:paraId="38257F2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18CF0E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702F56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78C892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2E214EC4"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204A48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lang w:eastAsia="zh-CN"/>
              </w:rPr>
              <w:t>n8</w:t>
            </w:r>
          </w:p>
        </w:tc>
        <w:tc>
          <w:tcPr>
            <w:tcW w:w="986" w:type="dxa"/>
            <w:tcBorders>
              <w:top w:val="single" w:sz="4" w:space="0" w:color="auto"/>
              <w:left w:val="single" w:sz="4" w:space="0" w:color="auto"/>
              <w:bottom w:val="single" w:sz="4" w:space="0" w:color="auto"/>
              <w:right w:val="single" w:sz="4" w:space="0" w:color="auto"/>
            </w:tcBorders>
          </w:tcPr>
          <w:p w14:paraId="2728C43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1FCE89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E72FA6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BFD720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50C2EE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F6FAB1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A031EB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4BD52E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6ED2E27D"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4ED7848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3D04FCC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36212D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478C26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7C7BC0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84DF4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876DAB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2B0BD1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15256A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40554AC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B47BA7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zh-CN"/>
              </w:rPr>
            </w:pPr>
            <w:r w:rsidRPr="002C0B3C">
              <w:rPr>
                <w:rFonts w:ascii="Arial" w:eastAsia="Times New Roman" w:hAnsi="Arial" w:cs="Arial"/>
                <w:sz w:val="18"/>
              </w:rPr>
              <w:t>n24</w:t>
            </w:r>
          </w:p>
        </w:tc>
        <w:tc>
          <w:tcPr>
            <w:tcW w:w="986" w:type="dxa"/>
            <w:tcBorders>
              <w:top w:val="single" w:sz="4" w:space="0" w:color="auto"/>
              <w:left w:val="single" w:sz="4" w:space="0" w:color="auto"/>
              <w:bottom w:val="single" w:sz="4" w:space="0" w:color="auto"/>
              <w:right w:val="single" w:sz="4" w:space="0" w:color="auto"/>
            </w:tcBorders>
          </w:tcPr>
          <w:p w14:paraId="79CA289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B84519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E3B102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E7A38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3783EB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70BBF5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+2/-4</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8B7340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754EEA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4A699C2E"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322654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rPr>
            </w:pPr>
            <w:r w:rsidRPr="002C0B3C">
              <w:rPr>
                <w:rFonts w:ascii="Arial" w:eastAsia="Times New Roman" w:hAnsi="Arial" w:cs="Arial"/>
                <w:sz w:val="18"/>
              </w:rPr>
              <w:t>n25</w:t>
            </w:r>
          </w:p>
        </w:tc>
        <w:tc>
          <w:tcPr>
            <w:tcW w:w="986" w:type="dxa"/>
            <w:tcBorders>
              <w:top w:val="single" w:sz="4" w:space="0" w:color="auto"/>
              <w:left w:val="single" w:sz="4" w:space="0" w:color="auto"/>
              <w:bottom w:val="single" w:sz="4" w:space="0" w:color="auto"/>
              <w:right w:val="single" w:sz="4" w:space="0" w:color="auto"/>
            </w:tcBorders>
          </w:tcPr>
          <w:p w14:paraId="7994E68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05BD12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D73D3C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F8F865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022127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62B756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C43311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8BF9FF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6C84A9D2"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5099606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zh-CN"/>
              </w:rPr>
            </w:pPr>
            <w:r w:rsidRPr="002C0B3C">
              <w:rPr>
                <w:rFonts w:ascii="Arial" w:eastAsia="Times New Roman" w:hAnsi="Arial" w:cs="Arial"/>
                <w:sz w:val="18"/>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2715665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B04775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5632CF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8C1741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08EBD1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6EF9F4F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638D75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DA921D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6FE713CA"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3873C04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4BA3EEF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B13095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545939D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E0E0AE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Times New Roman" w:hAnsi="Arial" w:cs="Arial"/>
                <w:sz w:val="18"/>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hideMark/>
          </w:tcPr>
          <w:p w14:paraId="7BC6546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029FFA4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E509AE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553837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1B78B8E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0EEF28F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zh-CN"/>
              </w:rPr>
            </w:pPr>
            <w:r w:rsidRPr="002C0B3C">
              <w:rPr>
                <w:rFonts w:ascii="Arial" w:eastAsia="Times New Roman" w:hAnsi="Arial" w:cs="Arial"/>
                <w:sz w:val="18"/>
              </w:rPr>
              <w:t>n30</w:t>
            </w:r>
          </w:p>
        </w:tc>
        <w:tc>
          <w:tcPr>
            <w:tcW w:w="986" w:type="dxa"/>
            <w:tcBorders>
              <w:top w:val="single" w:sz="4" w:space="0" w:color="auto"/>
              <w:left w:val="single" w:sz="4" w:space="0" w:color="auto"/>
              <w:bottom w:val="single" w:sz="4" w:space="0" w:color="auto"/>
              <w:right w:val="single" w:sz="4" w:space="0" w:color="auto"/>
            </w:tcBorders>
          </w:tcPr>
          <w:p w14:paraId="08044E7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4251C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347AAB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F6BFDA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CEEAFB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BD87E6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75738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3DEF56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49D2C0AF"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15A128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ko-KR"/>
              </w:rPr>
            </w:pPr>
            <w:r w:rsidRPr="002C0B3C">
              <w:rPr>
                <w:rFonts w:ascii="Arial" w:eastAsia="Times New Roman" w:hAnsi="Arial" w:cs="Arial"/>
                <w:sz w:val="18"/>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778620C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FA5758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99A704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4D1D1C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ko-KR"/>
              </w:rPr>
              <w:t>+2/-</w:t>
            </w:r>
            <w:r w:rsidRPr="002C0B3C">
              <w:rPr>
                <w:rFonts w:ascii="Arial" w:eastAsia="Times New Roman" w:hAnsi="Arial" w:cs="Arial"/>
                <w:bCs/>
                <w:sz w:val="18"/>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3069501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331DD1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FC972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740539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75E01DCE"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3536DFB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zh-CN"/>
              </w:rPr>
            </w:pPr>
            <w:r w:rsidRPr="002C0B3C">
              <w:rPr>
                <w:rFonts w:ascii="Arial" w:eastAsia="Times New Roman" w:hAnsi="Arial" w:cs="Arial"/>
                <w:sz w:val="18"/>
              </w:rPr>
              <w:t>n38</w:t>
            </w:r>
          </w:p>
        </w:tc>
        <w:tc>
          <w:tcPr>
            <w:tcW w:w="986" w:type="dxa"/>
            <w:tcBorders>
              <w:top w:val="single" w:sz="4" w:space="0" w:color="auto"/>
              <w:left w:val="single" w:sz="4" w:space="0" w:color="auto"/>
              <w:bottom w:val="single" w:sz="4" w:space="0" w:color="auto"/>
              <w:right w:val="single" w:sz="4" w:space="0" w:color="auto"/>
            </w:tcBorders>
          </w:tcPr>
          <w:p w14:paraId="1530C5F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27A32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AAB8DE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27086C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1EE62C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150E71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7BDC23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5D134B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459AA285"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1E4530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ko-KR"/>
              </w:rPr>
            </w:pPr>
            <w:r w:rsidRPr="002C0B3C">
              <w:rPr>
                <w:rFonts w:ascii="Arial" w:eastAsia="Times New Roman" w:hAnsi="Arial" w:cs="Arial"/>
                <w:sz w:val="18"/>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1F533D9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76EAD3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BF7C4E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B4A05B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61CB47D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E8F68F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EBA49C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BAD622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4D7DAC47"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8599F0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
                <w:sz w:val="18"/>
                <w:lang w:eastAsia="ko-KR"/>
              </w:rPr>
            </w:pPr>
            <w:r w:rsidRPr="002C0B3C">
              <w:rPr>
                <w:rFonts w:ascii="Arial" w:eastAsia="Times New Roman" w:hAnsi="Arial" w:cs="Arial"/>
                <w:sz w:val="18"/>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0135EFA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3706E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30F7DD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Times New Roman" w:hAnsi="Arial" w:cs="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5C7F5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B8EB61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2CED55D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8031B1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A33BA4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bCs/>
                <w:sz w:val="18"/>
                <w:lang w:eastAsia="ko-KR"/>
              </w:rPr>
            </w:pPr>
          </w:p>
        </w:tc>
      </w:tr>
      <w:tr w:rsidR="002C0B3C" w:rsidRPr="002C0B3C" w14:paraId="5BB3C457"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946F70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lang w:eastAsia="ko-KR"/>
              </w:rPr>
              <w:t>n41</w:t>
            </w:r>
          </w:p>
        </w:tc>
        <w:tc>
          <w:tcPr>
            <w:tcW w:w="986" w:type="dxa"/>
            <w:tcBorders>
              <w:top w:val="single" w:sz="4" w:space="0" w:color="auto"/>
              <w:left w:val="single" w:sz="4" w:space="0" w:color="auto"/>
              <w:bottom w:val="single" w:sz="4" w:space="0" w:color="auto"/>
              <w:right w:val="single" w:sz="4" w:space="0" w:color="auto"/>
            </w:tcBorders>
            <w:hideMark/>
          </w:tcPr>
          <w:p w14:paraId="627EF20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3B18ACE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3CADB4A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EF8D80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vertAlign w:val="superscript"/>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B84E24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13E8C3BD"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lang w:eastAsia="ko-KR"/>
              </w:rPr>
              <w:t>+2/-3</w:t>
            </w:r>
            <w:r w:rsidRPr="002C0B3C">
              <w:rPr>
                <w:rFonts w:ascii="Arial" w:eastAsia="Times New Roma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3A9E14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733724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75035063"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A80207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4069329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EC5C24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3BA592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FB450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894BE5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D5604E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807568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C8F6ADD"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8A0FF5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1B2FD75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rPr>
              <w:t>n66</w:t>
            </w:r>
          </w:p>
        </w:tc>
        <w:tc>
          <w:tcPr>
            <w:tcW w:w="986" w:type="dxa"/>
            <w:tcBorders>
              <w:top w:val="single" w:sz="4" w:space="0" w:color="auto"/>
              <w:left w:val="single" w:sz="4" w:space="0" w:color="auto"/>
              <w:bottom w:val="single" w:sz="4" w:space="0" w:color="auto"/>
              <w:right w:val="single" w:sz="4" w:space="0" w:color="auto"/>
            </w:tcBorders>
          </w:tcPr>
          <w:p w14:paraId="1564AAF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1FFFD2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49FB42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DD041F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197EB6B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2D3416C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5A555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E87BE6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296B4AE5"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337078B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n68</w:t>
            </w:r>
          </w:p>
        </w:tc>
        <w:tc>
          <w:tcPr>
            <w:tcW w:w="986" w:type="dxa"/>
            <w:tcBorders>
              <w:top w:val="single" w:sz="4" w:space="0" w:color="auto"/>
              <w:left w:val="single" w:sz="4" w:space="0" w:color="auto"/>
              <w:bottom w:val="single" w:sz="4" w:space="0" w:color="auto"/>
              <w:right w:val="single" w:sz="4" w:space="0" w:color="auto"/>
            </w:tcBorders>
          </w:tcPr>
          <w:p w14:paraId="7CD48CC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128946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CD196E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F95BAF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E332FF4"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CC349B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AEF62B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CAB0F0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0C532A11"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1424E92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n70</w:t>
            </w:r>
          </w:p>
        </w:tc>
        <w:tc>
          <w:tcPr>
            <w:tcW w:w="986" w:type="dxa"/>
            <w:tcBorders>
              <w:top w:val="single" w:sz="4" w:space="0" w:color="auto"/>
              <w:left w:val="single" w:sz="4" w:space="0" w:color="auto"/>
              <w:bottom w:val="single" w:sz="4" w:space="0" w:color="auto"/>
              <w:right w:val="single" w:sz="4" w:space="0" w:color="auto"/>
            </w:tcBorders>
          </w:tcPr>
          <w:p w14:paraId="6710DB8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CC28E8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EE2ABA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DF307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2553B53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75C441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9AE08C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493273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71260AB1"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6D81888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n71</w:t>
            </w:r>
          </w:p>
        </w:tc>
        <w:tc>
          <w:tcPr>
            <w:tcW w:w="986" w:type="dxa"/>
            <w:tcBorders>
              <w:top w:val="single" w:sz="4" w:space="0" w:color="auto"/>
              <w:left w:val="single" w:sz="4" w:space="0" w:color="auto"/>
              <w:bottom w:val="single" w:sz="4" w:space="0" w:color="auto"/>
              <w:right w:val="single" w:sz="4" w:space="0" w:color="auto"/>
            </w:tcBorders>
          </w:tcPr>
          <w:p w14:paraId="1D60297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D22B21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716CE4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0F392C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6B524C6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F4A1E8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8103E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5802C0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152C183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B7515B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n77</w:t>
            </w:r>
          </w:p>
        </w:tc>
        <w:tc>
          <w:tcPr>
            <w:tcW w:w="986" w:type="dxa"/>
            <w:tcBorders>
              <w:top w:val="single" w:sz="4" w:space="0" w:color="auto"/>
              <w:left w:val="single" w:sz="4" w:space="0" w:color="auto"/>
              <w:bottom w:val="single" w:sz="4" w:space="0" w:color="auto"/>
              <w:right w:val="single" w:sz="4" w:space="0" w:color="auto"/>
            </w:tcBorders>
            <w:hideMark/>
          </w:tcPr>
          <w:p w14:paraId="35CE2EF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1EDC49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86" w:type="dxa"/>
            <w:tcBorders>
              <w:top w:val="single" w:sz="4" w:space="0" w:color="auto"/>
              <w:left w:val="single" w:sz="4" w:space="0" w:color="auto"/>
              <w:bottom w:val="single" w:sz="4" w:space="0" w:color="auto"/>
              <w:right w:val="single" w:sz="4" w:space="0" w:color="auto"/>
            </w:tcBorders>
            <w:hideMark/>
          </w:tcPr>
          <w:p w14:paraId="599C2B3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331D6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EFB96E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4D9661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32DC34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DA9C66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369A461"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7A9801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n78</w:t>
            </w:r>
          </w:p>
        </w:tc>
        <w:tc>
          <w:tcPr>
            <w:tcW w:w="986" w:type="dxa"/>
            <w:tcBorders>
              <w:top w:val="single" w:sz="4" w:space="0" w:color="auto"/>
              <w:left w:val="single" w:sz="4" w:space="0" w:color="auto"/>
              <w:bottom w:val="single" w:sz="4" w:space="0" w:color="auto"/>
              <w:right w:val="single" w:sz="4" w:space="0" w:color="auto"/>
            </w:tcBorders>
            <w:hideMark/>
          </w:tcPr>
          <w:p w14:paraId="1CA4069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B9CA71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86" w:type="dxa"/>
            <w:tcBorders>
              <w:top w:val="single" w:sz="4" w:space="0" w:color="auto"/>
              <w:left w:val="single" w:sz="4" w:space="0" w:color="auto"/>
              <w:bottom w:val="single" w:sz="4" w:space="0" w:color="auto"/>
              <w:right w:val="single" w:sz="4" w:space="0" w:color="auto"/>
            </w:tcBorders>
            <w:hideMark/>
          </w:tcPr>
          <w:p w14:paraId="23C302F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B55568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3E57DF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Times New Roman" w:hAnsi="Arial" w:cs="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761E4F6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3D9517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3168E9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459A610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6D3EF7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n7</w:t>
            </w:r>
            <w:r w:rsidRPr="002C0B3C">
              <w:rPr>
                <w:rFonts w:ascii="Arial" w:eastAsia="Times New Roman" w:hAnsi="Arial" w:cs="Arial"/>
                <w:sz w:val="18"/>
                <w:lang w:eastAsia="ko-KR"/>
              </w:rPr>
              <w:t>9</w:t>
            </w:r>
          </w:p>
        </w:tc>
        <w:tc>
          <w:tcPr>
            <w:tcW w:w="986" w:type="dxa"/>
            <w:tcBorders>
              <w:top w:val="single" w:sz="4" w:space="0" w:color="auto"/>
              <w:left w:val="single" w:sz="4" w:space="0" w:color="auto"/>
              <w:bottom w:val="single" w:sz="4" w:space="0" w:color="auto"/>
              <w:right w:val="single" w:sz="4" w:space="0" w:color="auto"/>
            </w:tcBorders>
            <w:hideMark/>
          </w:tcPr>
          <w:p w14:paraId="5B95592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0B891EB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266CBA4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434426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3E3BA1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6265D971"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lang w:eastAsia="ko-KR"/>
              </w:rPr>
            </w:pPr>
            <w:r w:rsidRPr="002C0B3C">
              <w:rPr>
                <w:rFonts w:ascii="Arial" w:eastAsia="CG Times (WN)" w:hAnsi="Arial" w:cs="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53B7E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EC278A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01EC4F5D"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4E89074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n80</w:t>
            </w:r>
          </w:p>
        </w:tc>
        <w:tc>
          <w:tcPr>
            <w:tcW w:w="986" w:type="dxa"/>
            <w:tcBorders>
              <w:top w:val="single" w:sz="4" w:space="0" w:color="auto"/>
              <w:left w:val="single" w:sz="4" w:space="0" w:color="auto"/>
              <w:bottom w:val="single" w:sz="4" w:space="0" w:color="auto"/>
              <w:right w:val="single" w:sz="4" w:space="0" w:color="auto"/>
            </w:tcBorders>
          </w:tcPr>
          <w:p w14:paraId="79E948C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9991D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F7C00A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330E41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5AA80C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791A030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r w:rsidRPr="002C0B3C">
              <w:rPr>
                <w:rFonts w:ascii="Arial" w:eastAsia="Times New Roman" w:hAnsi="Arial" w:cs="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5F39DC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DF9598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4A1789D3"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61AD428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n81</w:t>
            </w:r>
          </w:p>
        </w:tc>
        <w:tc>
          <w:tcPr>
            <w:tcW w:w="986" w:type="dxa"/>
            <w:tcBorders>
              <w:top w:val="single" w:sz="4" w:space="0" w:color="auto"/>
              <w:left w:val="single" w:sz="4" w:space="0" w:color="auto"/>
              <w:bottom w:val="single" w:sz="4" w:space="0" w:color="auto"/>
              <w:right w:val="single" w:sz="4" w:space="0" w:color="auto"/>
            </w:tcBorders>
          </w:tcPr>
          <w:p w14:paraId="4EDF1C0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0430C3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73955E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A06AC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E2D76E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4136C27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r w:rsidRPr="002C0B3C">
              <w:rPr>
                <w:rFonts w:ascii="Arial" w:eastAsia="Times New Roman" w:hAnsi="Arial" w:cs="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CCE836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993E72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6698D810"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040F4883"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n83</w:t>
            </w:r>
          </w:p>
        </w:tc>
        <w:tc>
          <w:tcPr>
            <w:tcW w:w="986" w:type="dxa"/>
            <w:tcBorders>
              <w:top w:val="single" w:sz="4" w:space="0" w:color="auto"/>
              <w:left w:val="single" w:sz="4" w:space="0" w:color="auto"/>
              <w:bottom w:val="single" w:sz="4" w:space="0" w:color="auto"/>
              <w:right w:val="single" w:sz="4" w:space="0" w:color="auto"/>
            </w:tcBorders>
          </w:tcPr>
          <w:p w14:paraId="595D696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FA2A8B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E2FECD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9EDFE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CFFB5C6"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68ED2A25"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r w:rsidRPr="002C0B3C">
              <w:rPr>
                <w:rFonts w:ascii="Arial" w:eastAsia="Times New Roman" w:hAnsi="Arial" w:cs="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D76B6A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E498C5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496302E"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10A5D98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n84</w:t>
            </w:r>
          </w:p>
        </w:tc>
        <w:tc>
          <w:tcPr>
            <w:tcW w:w="986" w:type="dxa"/>
            <w:tcBorders>
              <w:top w:val="single" w:sz="4" w:space="0" w:color="auto"/>
              <w:left w:val="single" w:sz="4" w:space="0" w:color="auto"/>
              <w:bottom w:val="single" w:sz="4" w:space="0" w:color="auto"/>
              <w:right w:val="single" w:sz="4" w:space="0" w:color="auto"/>
            </w:tcBorders>
          </w:tcPr>
          <w:p w14:paraId="459698E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4009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646E58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8DFB1D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8B5C05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3F9FED5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7562185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F4CE91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47F0E86"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0C329F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n85</w:t>
            </w:r>
          </w:p>
        </w:tc>
        <w:tc>
          <w:tcPr>
            <w:tcW w:w="986" w:type="dxa"/>
            <w:tcBorders>
              <w:top w:val="single" w:sz="4" w:space="0" w:color="auto"/>
              <w:left w:val="single" w:sz="4" w:space="0" w:color="auto"/>
              <w:bottom w:val="single" w:sz="4" w:space="0" w:color="auto"/>
              <w:right w:val="single" w:sz="4" w:space="0" w:color="auto"/>
            </w:tcBorders>
          </w:tcPr>
          <w:p w14:paraId="7A2E50C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DDDF74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7632FFD"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hAnsi="Arial" w:cs="Arial"/>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334B94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8B5A83F"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2C045A9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r w:rsidRPr="002C0B3C">
              <w:rPr>
                <w:rFonts w:ascii="Arial" w:eastAsia="Times New Roman" w:hAnsi="Arial" w:cs="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E144DA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BF4416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8459C80"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295D044C"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707A946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99B0CA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C4049BD"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59BBE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w:t>
            </w:r>
            <w:r w:rsidRPr="002C0B3C">
              <w:rPr>
                <w:rFonts w:ascii="Arial" w:eastAsia="Times New Roman" w:hAnsi="Arial" w:cs="Arial"/>
                <w:sz w:val="18"/>
                <w:lang w:eastAsia="zh-CN"/>
              </w:rPr>
              <w:t>3</w:t>
            </w:r>
            <w:r w:rsidRPr="002C0B3C">
              <w:rPr>
                <w:rFonts w:ascii="Arial" w:eastAsia="CG Times (WN)" w:hAnsi="Arial" w:cs="Arial"/>
                <w:sz w:val="18"/>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28ADB3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3407E92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r w:rsidRPr="002C0B3C">
              <w:rPr>
                <w:rFonts w:ascii="Arial" w:eastAsia="Times New Roman" w:hAnsi="Arial" w:cs="Arial"/>
                <w:sz w:val="18"/>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E893F4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24DA87D"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BA66D78"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0191B33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n95</w:t>
            </w:r>
          </w:p>
        </w:tc>
        <w:tc>
          <w:tcPr>
            <w:tcW w:w="986" w:type="dxa"/>
            <w:tcBorders>
              <w:top w:val="single" w:sz="4" w:space="0" w:color="auto"/>
              <w:left w:val="single" w:sz="4" w:space="0" w:color="auto"/>
              <w:bottom w:val="single" w:sz="4" w:space="0" w:color="auto"/>
              <w:right w:val="single" w:sz="4" w:space="0" w:color="auto"/>
            </w:tcBorders>
          </w:tcPr>
          <w:p w14:paraId="4D95213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D282BD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92611B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82B88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5EEEAF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9B8D53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22D9078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B03CB9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A369A68"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1AC27A2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n97</w:t>
            </w:r>
          </w:p>
        </w:tc>
        <w:tc>
          <w:tcPr>
            <w:tcW w:w="986" w:type="dxa"/>
            <w:tcBorders>
              <w:top w:val="single" w:sz="4" w:space="0" w:color="auto"/>
              <w:left w:val="single" w:sz="4" w:space="0" w:color="auto"/>
              <w:bottom w:val="single" w:sz="4" w:space="0" w:color="auto"/>
              <w:right w:val="single" w:sz="4" w:space="0" w:color="auto"/>
            </w:tcBorders>
          </w:tcPr>
          <w:p w14:paraId="31D3D5D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6BEBBF9"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7E3DFB6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E25DE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9387B3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16DCF90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364B476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0FF38E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0C58CBF4"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7BCE733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n98</w:t>
            </w:r>
          </w:p>
        </w:tc>
        <w:tc>
          <w:tcPr>
            <w:tcW w:w="986" w:type="dxa"/>
            <w:tcBorders>
              <w:top w:val="single" w:sz="4" w:space="0" w:color="auto"/>
              <w:left w:val="single" w:sz="4" w:space="0" w:color="auto"/>
              <w:bottom w:val="single" w:sz="4" w:space="0" w:color="auto"/>
              <w:right w:val="single" w:sz="4" w:space="0" w:color="auto"/>
            </w:tcBorders>
          </w:tcPr>
          <w:p w14:paraId="3A276F8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5ED966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56AF045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47710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6C7DC1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2C52D07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00155AD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E4A1D7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3A9A94B5"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4595047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n99</w:t>
            </w:r>
          </w:p>
        </w:tc>
        <w:tc>
          <w:tcPr>
            <w:tcW w:w="986" w:type="dxa"/>
            <w:tcBorders>
              <w:top w:val="single" w:sz="4" w:space="0" w:color="auto"/>
              <w:left w:val="single" w:sz="4" w:space="0" w:color="auto"/>
              <w:bottom w:val="single" w:sz="4" w:space="0" w:color="auto"/>
              <w:right w:val="single" w:sz="4" w:space="0" w:color="auto"/>
            </w:tcBorders>
          </w:tcPr>
          <w:p w14:paraId="00D9253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76977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19D5ED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D4C1C5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BE7D049"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572E271B"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CG Times (WN)" w:hAnsi="Arial" w:cs="Arial"/>
                <w:sz w:val="18"/>
                <w:lang w:eastAsia="ko-KR"/>
              </w:rPr>
              <w:t>+2/-4</w:t>
            </w:r>
            <w:r w:rsidRPr="002C0B3C">
              <w:rPr>
                <w:rFonts w:ascii="Arial" w:eastAsia="CG Times (WN)" w:hAnsi="Arial" w:cs="Arial"/>
                <w:sz w:val="18"/>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F258E"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4707DE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19307B55"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5747A76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n100</w:t>
            </w:r>
          </w:p>
        </w:tc>
        <w:tc>
          <w:tcPr>
            <w:tcW w:w="986" w:type="dxa"/>
            <w:tcBorders>
              <w:top w:val="single" w:sz="4" w:space="0" w:color="auto"/>
              <w:left w:val="single" w:sz="4" w:space="0" w:color="auto"/>
              <w:bottom w:val="single" w:sz="4" w:space="0" w:color="auto"/>
              <w:right w:val="single" w:sz="4" w:space="0" w:color="auto"/>
            </w:tcBorders>
          </w:tcPr>
          <w:p w14:paraId="72EE682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F1F319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ABDF3A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4381A7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75B285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F262E92"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06D5890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8F5CFC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21D9F04A"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73F81948"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n101</w:t>
            </w:r>
          </w:p>
        </w:tc>
        <w:tc>
          <w:tcPr>
            <w:tcW w:w="986" w:type="dxa"/>
            <w:tcBorders>
              <w:top w:val="single" w:sz="4" w:space="0" w:color="auto"/>
              <w:left w:val="single" w:sz="4" w:space="0" w:color="auto"/>
              <w:bottom w:val="single" w:sz="4" w:space="0" w:color="auto"/>
              <w:right w:val="single" w:sz="4" w:space="0" w:color="auto"/>
            </w:tcBorders>
          </w:tcPr>
          <w:p w14:paraId="0FEEE23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A68D94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3636FD4"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C5C9FF"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6E2F507"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7BDF12FD"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37E8611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8E12F2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151EEE39"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40E3FE8E"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n104</w:t>
            </w:r>
          </w:p>
        </w:tc>
        <w:tc>
          <w:tcPr>
            <w:tcW w:w="986" w:type="dxa"/>
            <w:tcBorders>
              <w:top w:val="single" w:sz="4" w:space="0" w:color="auto"/>
              <w:left w:val="single" w:sz="4" w:space="0" w:color="auto"/>
              <w:bottom w:val="single" w:sz="4" w:space="0" w:color="auto"/>
              <w:right w:val="single" w:sz="4" w:space="0" w:color="auto"/>
            </w:tcBorders>
          </w:tcPr>
          <w:p w14:paraId="05A965D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EB534FC"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8BE8AC1"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DDD478"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92CEEF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0BD743E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5C53EEA5"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AF71CF7"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24EDE67B" w14:textId="77777777" w:rsidTr="002C0B3C">
        <w:trPr>
          <w:jc w:val="center"/>
        </w:trPr>
        <w:tc>
          <w:tcPr>
            <w:tcW w:w="900" w:type="dxa"/>
            <w:tcBorders>
              <w:top w:val="single" w:sz="4" w:space="0" w:color="auto"/>
              <w:left w:val="single" w:sz="4" w:space="0" w:color="auto"/>
              <w:bottom w:val="single" w:sz="4" w:space="0" w:color="auto"/>
              <w:right w:val="single" w:sz="4" w:space="0" w:color="auto"/>
            </w:tcBorders>
            <w:hideMark/>
          </w:tcPr>
          <w:p w14:paraId="5EA5C6EA"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n105</w:t>
            </w:r>
          </w:p>
        </w:tc>
        <w:tc>
          <w:tcPr>
            <w:tcW w:w="986" w:type="dxa"/>
            <w:tcBorders>
              <w:top w:val="single" w:sz="4" w:space="0" w:color="auto"/>
              <w:left w:val="single" w:sz="4" w:space="0" w:color="auto"/>
              <w:bottom w:val="single" w:sz="4" w:space="0" w:color="auto"/>
              <w:right w:val="single" w:sz="4" w:space="0" w:color="auto"/>
            </w:tcBorders>
          </w:tcPr>
          <w:p w14:paraId="18CCE06B"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6CA217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371CB36"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8DA452"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7E59F20" w14:textId="77777777" w:rsidR="002C0B3C" w:rsidRPr="002C0B3C" w:rsidRDefault="002C0B3C" w:rsidP="002C0B3C">
            <w:pPr>
              <w:keepNext/>
              <w:keepLines/>
              <w:overflowPunct w:val="0"/>
              <w:autoSpaceDE w:val="0"/>
              <w:autoSpaceDN w:val="0"/>
              <w:adjustRightInd w:val="0"/>
              <w:spacing w:after="0"/>
              <w:jc w:val="center"/>
              <w:rPr>
                <w:rFonts w:ascii="Arial" w:eastAsia="Times New Roman" w:hAnsi="Arial" w:cs="Arial"/>
                <w:sz w:val="18"/>
              </w:rPr>
            </w:pPr>
            <w:r w:rsidRPr="002C0B3C">
              <w:rPr>
                <w:rFonts w:ascii="Arial" w:eastAsia="Times New Roman" w:hAnsi="Arial" w:cs="Arial"/>
                <w:sz w:val="18"/>
              </w:rPr>
              <w:t>23</w:t>
            </w:r>
          </w:p>
        </w:tc>
        <w:tc>
          <w:tcPr>
            <w:tcW w:w="1242" w:type="dxa"/>
            <w:tcBorders>
              <w:top w:val="single" w:sz="4" w:space="0" w:color="auto"/>
              <w:left w:val="single" w:sz="4" w:space="0" w:color="auto"/>
              <w:bottom w:val="single" w:sz="4" w:space="0" w:color="auto"/>
              <w:right w:val="single" w:sz="4" w:space="0" w:color="auto"/>
            </w:tcBorders>
            <w:hideMark/>
          </w:tcPr>
          <w:p w14:paraId="4F167773"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r w:rsidRPr="002C0B3C">
              <w:rPr>
                <w:rFonts w:ascii="Arial" w:eastAsia="Times New Roman" w:hAnsi="Arial" w:cs="Arial"/>
                <w:sz w:val="18"/>
              </w:rPr>
              <w:t>+2/-3</w:t>
            </w:r>
          </w:p>
        </w:tc>
        <w:tc>
          <w:tcPr>
            <w:tcW w:w="960" w:type="dxa"/>
            <w:tcBorders>
              <w:top w:val="single" w:sz="4" w:space="0" w:color="auto"/>
              <w:left w:val="single" w:sz="4" w:space="0" w:color="auto"/>
              <w:bottom w:val="single" w:sz="4" w:space="0" w:color="auto"/>
              <w:right w:val="single" w:sz="4" w:space="0" w:color="auto"/>
            </w:tcBorders>
          </w:tcPr>
          <w:p w14:paraId="2BF1550A"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4582770" w14:textId="77777777" w:rsidR="002C0B3C" w:rsidRPr="002C0B3C" w:rsidRDefault="002C0B3C" w:rsidP="002C0B3C">
            <w:pPr>
              <w:keepNext/>
              <w:keepLines/>
              <w:overflowPunct w:val="0"/>
              <w:autoSpaceDE w:val="0"/>
              <w:autoSpaceDN w:val="0"/>
              <w:adjustRightInd w:val="0"/>
              <w:spacing w:after="0"/>
              <w:jc w:val="center"/>
              <w:rPr>
                <w:rFonts w:ascii="Arial" w:eastAsia="CG Times (WN)" w:hAnsi="Arial" w:cs="Arial"/>
                <w:sz w:val="18"/>
                <w:lang w:eastAsia="ko-KR"/>
              </w:rPr>
            </w:pPr>
          </w:p>
        </w:tc>
      </w:tr>
      <w:tr w:rsidR="002C0B3C" w:rsidRPr="002C0B3C" w14:paraId="5BED0AC2" w14:textId="77777777" w:rsidTr="002C0B3C">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55AFBAA6" w14:textId="77777777" w:rsidR="002C0B3C" w:rsidRPr="002C0B3C" w:rsidRDefault="002C0B3C" w:rsidP="002C0B3C">
            <w:pPr>
              <w:keepNext/>
              <w:keepLines/>
              <w:overflowPunct w:val="0"/>
              <w:autoSpaceDE w:val="0"/>
              <w:autoSpaceDN w:val="0"/>
              <w:adjustRightInd w:val="0"/>
              <w:spacing w:after="0"/>
              <w:ind w:left="851" w:hanging="851"/>
              <w:rPr>
                <w:rFonts w:ascii="Arial" w:eastAsia="Times New Roman" w:hAnsi="Arial" w:cs="Arial"/>
                <w:sz w:val="18"/>
                <w:lang w:eastAsia="ko-KR"/>
              </w:rPr>
            </w:pPr>
            <w:r w:rsidRPr="002C0B3C">
              <w:rPr>
                <w:rFonts w:ascii="Arial" w:eastAsia="Times New Roman" w:hAnsi="Arial" w:cs="Arial"/>
                <w:sz w:val="18"/>
                <w:lang w:eastAsia="ko-KR"/>
              </w:rPr>
              <w:t xml:space="preserve">NOTE </w:t>
            </w:r>
            <w:r w:rsidRPr="002C0B3C">
              <w:rPr>
                <w:rFonts w:ascii="Arial" w:eastAsia="Times New Roman" w:hAnsi="Arial" w:cs="Arial"/>
                <w:sz w:val="18"/>
                <w:lang w:eastAsia="zh-CN"/>
              </w:rPr>
              <w:t>1</w:t>
            </w:r>
            <w:r w:rsidRPr="002C0B3C">
              <w:rPr>
                <w:rFonts w:ascii="Arial" w:eastAsia="Times New Roman" w:hAnsi="Arial" w:cs="Arial"/>
                <w:sz w:val="18"/>
                <w:lang w:eastAsia="ko-KR"/>
              </w:rPr>
              <w:t>:</w:t>
            </w:r>
            <w:r w:rsidRPr="002C0B3C">
              <w:rPr>
                <w:rFonts w:ascii="Arial" w:eastAsia="Times New Roman" w:hAnsi="Arial" w:cs="Arial"/>
                <w:sz w:val="18"/>
                <w:lang w:eastAsia="ko-KR"/>
              </w:rPr>
              <w:tab/>
              <w:t xml:space="preserve">The transmission bandwidths confined within </w:t>
            </w:r>
            <w:proofErr w:type="spellStart"/>
            <w:r w:rsidRPr="002C0B3C">
              <w:rPr>
                <w:rFonts w:ascii="Arial" w:eastAsia="Times New Roman" w:hAnsi="Arial" w:cs="Arial"/>
                <w:sz w:val="18"/>
                <w:lang w:eastAsia="ko-KR"/>
              </w:rPr>
              <w:t>F</w:t>
            </w:r>
            <w:r w:rsidRPr="002C0B3C">
              <w:rPr>
                <w:rFonts w:ascii="Arial" w:eastAsia="Times New Roman" w:hAnsi="Arial" w:cs="Arial"/>
                <w:sz w:val="18"/>
                <w:vertAlign w:val="subscript"/>
                <w:lang w:eastAsia="ko-KR"/>
              </w:rPr>
              <w:t>UL_low</w:t>
            </w:r>
            <w:proofErr w:type="spellEnd"/>
            <w:r w:rsidRPr="002C0B3C">
              <w:rPr>
                <w:rFonts w:ascii="Arial" w:eastAsia="Times New Roman" w:hAnsi="Arial" w:cs="Arial"/>
                <w:sz w:val="18"/>
                <w:lang w:eastAsia="ko-KR"/>
              </w:rPr>
              <w:t xml:space="preserve"> and </w:t>
            </w:r>
            <w:proofErr w:type="spellStart"/>
            <w:r w:rsidRPr="002C0B3C">
              <w:rPr>
                <w:rFonts w:ascii="Arial" w:eastAsia="Times New Roman" w:hAnsi="Arial" w:cs="Arial"/>
                <w:sz w:val="18"/>
                <w:lang w:eastAsia="ko-KR"/>
              </w:rPr>
              <w:t>F</w:t>
            </w:r>
            <w:r w:rsidRPr="002C0B3C">
              <w:rPr>
                <w:rFonts w:ascii="Arial" w:eastAsia="Times New Roman" w:hAnsi="Arial" w:cs="Arial"/>
                <w:sz w:val="18"/>
                <w:vertAlign w:val="subscript"/>
                <w:lang w:eastAsia="ko-KR"/>
              </w:rPr>
              <w:t>UL_low</w:t>
            </w:r>
            <w:proofErr w:type="spellEnd"/>
            <w:r w:rsidRPr="002C0B3C">
              <w:rPr>
                <w:rFonts w:ascii="Arial" w:eastAsia="Times New Roman" w:hAnsi="Arial" w:cs="Arial"/>
                <w:sz w:val="18"/>
                <w:vertAlign w:val="subscript"/>
                <w:lang w:eastAsia="ko-KR"/>
              </w:rPr>
              <w:t xml:space="preserve"> </w:t>
            </w:r>
            <w:r w:rsidRPr="002C0B3C">
              <w:rPr>
                <w:rFonts w:ascii="Arial" w:eastAsia="Times New Roman" w:hAnsi="Arial" w:cs="Arial"/>
                <w:sz w:val="18"/>
                <w:lang w:eastAsia="ko-KR"/>
              </w:rPr>
              <w:t xml:space="preserve">+ 4 MHz or </w:t>
            </w:r>
            <w:proofErr w:type="spellStart"/>
            <w:r w:rsidRPr="002C0B3C">
              <w:rPr>
                <w:rFonts w:ascii="Arial" w:eastAsia="Times New Roman" w:hAnsi="Arial" w:cs="Arial"/>
                <w:sz w:val="18"/>
                <w:lang w:eastAsia="ko-KR"/>
              </w:rPr>
              <w:t>F</w:t>
            </w:r>
            <w:r w:rsidRPr="002C0B3C">
              <w:rPr>
                <w:rFonts w:ascii="Arial" w:eastAsia="Times New Roman" w:hAnsi="Arial" w:cs="Arial"/>
                <w:sz w:val="18"/>
                <w:vertAlign w:val="subscript"/>
                <w:lang w:eastAsia="ko-KR"/>
              </w:rPr>
              <w:t>UL_high</w:t>
            </w:r>
            <w:proofErr w:type="spellEnd"/>
            <w:r w:rsidRPr="002C0B3C">
              <w:rPr>
                <w:rFonts w:ascii="Arial" w:eastAsia="Times New Roman" w:hAnsi="Arial" w:cs="Arial"/>
                <w:sz w:val="18"/>
                <w:lang w:eastAsia="ko-KR"/>
              </w:rPr>
              <w:t xml:space="preserve"> – 4 MHz and </w:t>
            </w:r>
            <w:proofErr w:type="spellStart"/>
            <w:r w:rsidRPr="002C0B3C">
              <w:rPr>
                <w:rFonts w:ascii="Arial" w:eastAsia="Times New Roman" w:hAnsi="Arial" w:cs="Arial"/>
                <w:sz w:val="18"/>
                <w:lang w:eastAsia="ko-KR"/>
              </w:rPr>
              <w:t>F</w:t>
            </w:r>
            <w:r w:rsidRPr="002C0B3C">
              <w:rPr>
                <w:rFonts w:ascii="Arial" w:eastAsia="Times New Roman" w:hAnsi="Arial" w:cs="Arial"/>
                <w:sz w:val="18"/>
                <w:vertAlign w:val="subscript"/>
                <w:lang w:eastAsia="ko-KR"/>
              </w:rPr>
              <w:t>UL_high</w:t>
            </w:r>
            <w:proofErr w:type="spellEnd"/>
            <w:r w:rsidRPr="002C0B3C">
              <w:rPr>
                <w:rFonts w:ascii="Arial" w:eastAsia="Times New Roman" w:hAnsi="Arial" w:cs="Arial"/>
                <w:sz w:val="18"/>
                <w:lang w:eastAsia="ko-KR"/>
              </w:rPr>
              <w:t>, the maximum output power requirement is relaxed by reducing the lower tolerance limit by 1.5 dB</w:t>
            </w:r>
          </w:p>
          <w:p w14:paraId="51985476" w14:textId="77777777" w:rsidR="002C0B3C" w:rsidRPr="002C0B3C" w:rsidRDefault="002C0B3C" w:rsidP="002C0B3C">
            <w:pPr>
              <w:keepNext/>
              <w:keepLines/>
              <w:overflowPunct w:val="0"/>
              <w:autoSpaceDE w:val="0"/>
              <w:autoSpaceDN w:val="0"/>
              <w:adjustRightInd w:val="0"/>
              <w:spacing w:after="0"/>
              <w:ind w:left="851" w:hanging="851"/>
              <w:rPr>
                <w:rFonts w:ascii="Arial" w:eastAsia="Times New Roman" w:hAnsi="Arial" w:cs="Arial"/>
                <w:sz w:val="18"/>
                <w:lang w:eastAsia="ko-KR"/>
              </w:rPr>
            </w:pPr>
            <w:r w:rsidRPr="002C0B3C">
              <w:rPr>
                <w:rFonts w:ascii="Arial" w:eastAsia="Times New Roman" w:hAnsi="Arial" w:cs="Arial"/>
                <w:sz w:val="18"/>
                <w:lang w:eastAsia="ko-KR"/>
              </w:rPr>
              <w:t>NOTE 2:</w:t>
            </w:r>
            <w:r w:rsidRPr="002C0B3C">
              <w:rPr>
                <w:rFonts w:ascii="Arial" w:eastAsia="Times New Roman" w:hAnsi="Arial" w:cs="Arial"/>
                <w:sz w:val="18"/>
                <w:lang w:eastAsia="ko-KR"/>
              </w:rPr>
              <w:tab/>
              <w:t>Power class 3 is the default power class unless otherwise stated</w:t>
            </w:r>
          </w:p>
        </w:tc>
      </w:tr>
    </w:tbl>
    <w:p w14:paraId="2FC290CA" w14:textId="77777777" w:rsidR="002C0B3C" w:rsidRPr="002C0B3C" w:rsidRDefault="002C0B3C" w:rsidP="002C0B3C">
      <w:pPr>
        <w:overflowPunct w:val="0"/>
        <w:autoSpaceDE w:val="0"/>
        <w:autoSpaceDN w:val="0"/>
        <w:adjustRightInd w:val="0"/>
        <w:rPr>
          <w:rFonts w:eastAsia="Times New Roman"/>
        </w:rPr>
      </w:pPr>
    </w:p>
    <w:p w14:paraId="15EC77F8" w14:textId="77777777" w:rsidR="00A84ACE" w:rsidRDefault="00A84ACE" w:rsidP="00EF090F">
      <w:pPr>
        <w:rPr>
          <w:rFonts w:ascii="Arial" w:hAnsi="Arial" w:cs="Arial"/>
          <w:color w:val="0000FF"/>
          <w:sz w:val="32"/>
          <w:szCs w:val="32"/>
          <w:lang w:eastAsia="ja-JP"/>
        </w:rPr>
      </w:pPr>
    </w:p>
    <w:p w14:paraId="592A5E9D" w14:textId="21E270AD" w:rsidR="003F2F38" w:rsidRPr="001141C9" w:rsidRDefault="003F2F38" w:rsidP="003F2F38">
      <w:pPr>
        <w:pStyle w:val="TH"/>
        <w:keepLines w:val="0"/>
        <w:rPr>
          <w:bCs/>
        </w:rPr>
      </w:pPr>
    </w:p>
    <w:p w14:paraId="5CD1CECB" w14:textId="77777777" w:rsidR="003F2F38" w:rsidRDefault="003F2F38" w:rsidP="00F143FD">
      <w:pPr>
        <w:rPr>
          <w:rFonts w:ascii="Arial" w:hAnsi="Arial" w:cs="Arial"/>
          <w:color w:val="0000FF"/>
          <w:sz w:val="32"/>
          <w:szCs w:val="32"/>
          <w:lang w:eastAsia="ja-JP"/>
        </w:rPr>
      </w:pPr>
    </w:p>
    <w:p w14:paraId="3CAC66E4" w14:textId="77777777" w:rsidR="000A1D30" w:rsidRDefault="000A1D30" w:rsidP="00F143FD">
      <w:pPr>
        <w:rPr>
          <w:rFonts w:ascii="Arial" w:hAnsi="Arial" w:cs="Arial"/>
          <w:color w:val="0000FF"/>
          <w:sz w:val="32"/>
          <w:szCs w:val="32"/>
          <w:lang w:eastAsia="ja-JP"/>
        </w:rPr>
      </w:pPr>
    </w:p>
    <w:p w14:paraId="7C9889FD" w14:textId="77777777" w:rsidR="00F143FD" w:rsidRDefault="00F143FD" w:rsidP="00EF090F"/>
    <w:p w14:paraId="0032D358" w14:textId="77777777" w:rsidR="0071524A" w:rsidRDefault="0071524A" w:rsidP="00EF090F"/>
    <w:p w14:paraId="0C196F9D" w14:textId="77777777" w:rsidR="00A869C9" w:rsidRPr="00F9519C" w:rsidRDefault="00A869C9" w:rsidP="0059090C">
      <w:pPr>
        <w:pStyle w:val="TH"/>
        <w:keepNext w:val="0"/>
        <w:keepLines w:val="0"/>
        <w:rPr>
          <w:lang w:eastAsia="zh-CN"/>
        </w:rPr>
      </w:pPr>
    </w:p>
    <w:p w14:paraId="447E95C4" w14:textId="77777777" w:rsidR="0022325F" w:rsidRDefault="0022325F" w:rsidP="00A1115A">
      <w:pPr>
        <w:rPr>
          <w:rFonts w:ascii="Arial" w:hAnsi="Arial" w:cs="Arial"/>
          <w:color w:val="0000FF"/>
          <w:sz w:val="32"/>
          <w:szCs w:val="32"/>
          <w:lang w:eastAsia="ja-JP"/>
        </w:rPr>
      </w:pPr>
    </w:p>
    <w:p w14:paraId="2F2C99BC" w14:textId="77777777" w:rsidR="00DF1A45" w:rsidRDefault="00DF1A45" w:rsidP="00A1115A">
      <w:pPr>
        <w:rPr>
          <w:rFonts w:ascii="Arial" w:hAnsi="Arial" w:cs="Arial"/>
          <w:color w:val="0000FF"/>
          <w:sz w:val="32"/>
          <w:szCs w:val="32"/>
          <w:lang w:eastAsia="ja-JP"/>
        </w:rPr>
      </w:pPr>
    </w:p>
    <w:p w14:paraId="2B18FEF2" w14:textId="41AD0905" w:rsidR="00DF1A45" w:rsidRPr="006436BF" w:rsidRDefault="00DF1A45" w:rsidP="00DF1A45">
      <w:pPr>
        <w:rPr>
          <w:rFonts w:cs="Arial"/>
          <w:b/>
          <w:bCs/>
          <w:lang w:eastAsia="zh-CN"/>
        </w:rPr>
      </w:pPr>
    </w:p>
    <w:p w14:paraId="6C0A4222" w14:textId="77777777" w:rsidR="00E62945" w:rsidRDefault="00E62945" w:rsidP="00DF1A45">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A7EB" w14:textId="77777777" w:rsidR="001873F9" w:rsidRDefault="001873F9">
      <w:r>
        <w:separator/>
      </w:r>
    </w:p>
  </w:endnote>
  <w:endnote w:type="continuationSeparator" w:id="0">
    <w:p w14:paraId="2BA55ED8" w14:textId="77777777" w:rsidR="001873F9" w:rsidRDefault="0018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C7E1" w14:textId="77777777" w:rsidR="001873F9" w:rsidRDefault="001873F9">
      <w:r>
        <w:separator/>
      </w:r>
    </w:p>
  </w:footnote>
  <w:footnote w:type="continuationSeparator" w:id="0">
    <w:p w14:paraId="462F363B" w14:textId="77777777" w:rsidR="001873F9" w:rsidRDefault="0018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6375585">
    <w:abstractNumId w:val="38"/>
  </w:num>
  <w:num w:numId="24" w16cid:durableId="1240016770">
    <w:abstractNumId w:val="31"/>
  </w:num>
  <w:num w:numId="25" w16cid:durableId="428039906">
    <w:abstractNumId w:val="0"/>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 w:numId="48" w16cid:durableId="2115782635">
    <w:abstractNumId w:val="33"/>
    <w:lvlOverride w:ilvl="0">
      <w:startOverride w:val="1"/>
    </w:lvlOverride>
  </w:num>
  <w:num w:numId="49"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074A2"/>
    <w:rsid w:val="00010955"/>
    <w:rsid w:val="00012E14"/>
    <w:rsid w:val="00020BFE"/>
    <w:rsid w:val="00023425"/>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57739"/>
    <w:rsid w:val="00062023"/>
    <w:rsid w:val="00062FC0"/>
    <w:rsid w:val="00064B95"/>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4BE6"/>
    <w:rsid w:val="00086286"/>
    <w:rsid w:val="000926CB"/>
    <w:rsid w:val="00094B26"/>
    <w:rsid w:val="0009780B"/>
    <w:rsid w:val="000979C9"/>
    <w:rsid w:val="000A1303"/>
    <w:rsid w:val="000A141A"/>
    <w:rsid w:val="000A196E"/>
    <w:rsid w:val="000A1D30"/>
    <w:rsid w:val="000A344D"/>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0CE6"/>
    <w:rsid w:val="000D4514"/>
    <w:rsid w:val="000D4570"/>
    <w:rsid w:val="000D58AB"/>
    <w:rsid w:val="000D6ED7"/>
    <w:rsid w:val="000E3225"/>
    <w:rsid w:val="000E5F29"/>
    <w:rsid w:val="000E68A4"/>
    <w:rsid w:val="000F1A72"/>
    <w:rsid w:val="000F2B29"/>
    <w:rsid w:val="000F527A"/>
    <w:rsid w:val="000F7D6A"/>
    <w:rsid w:val="00101B35"/>
    <w:rsid w:val="00104A55"/>
    <w:rsid w:val="00107238"/>
    <w:rsid w:val="00107FB5"/>
    <w:rsid w:val="00115405"/>
    <w:rsid w:val="001158EC"/>
    <w:rsid w:val="00116B15"/>
    <w:rsid w:val="00117C12"/>
    <w:rsid w:val="00120C00"/>
    <w:rsid w:val="001270FB"/>
    <w:rsid w:val="00130673"/>
    <w:rsid w:val="00131B05"/>
    <w:rsid w:val="00133525"/>
    <w:rsid w:val="00134E29"/>
    <w:rsid w:val="00135566"/>
    <w:rsid w:val="001400AB"/>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873F9"/>
    <w:rsid w:val="001912B0"/>
    <w:rsid w:val="001926D0"/>
    <w:rsid w:val="001929E1"/>
    <w:rsid w:val="00195D44"/>
    <w:rsid w:val="001964DD"/>
    <w:rsid w:val="00197D08"/>
    <w:rsid w:val="001A0B48"/>
    <w:rsid w:val="001A0FBB"/>
    <w:rsid w:val="001A2A32"/>
    <w:rsid w:val="001A2E6B"/>
    <w:rsid w:val="001A4C42"/>
    <w:rsid w:val="001A5549"/>
    <w:rsid w:val="001A7420"/>
    <w:rsid w:val="001B1711"/>
    <w:rsid w:val="001B5F66"/>
    <w:rsid w:val="001B610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5463"/>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5DA4"/>
    <w:rsid w:val="00256142"/>
    <w:rsid w:val="0026227E"/>
    <w:rsid w:val="002644FC"/>
    <w:rsid w:val="002662AE"/>
    <w:rsid w:val="002675F0"/>
    <w:rsid w:val="00270C16"/>
    <w:rsid w:val="00271557"/>
    <w:rsid w:val="00285243"/>
    <w:rsid w:val="00286B28"/>
    <w:rsid w:val="002878FF"/>
    <w:rsid w:val="00290004"/>
    <w:rsid w:val="00291C6B"/>
    <w:rsid w:val="00293199"/>
    <w:rsid w:val="00293AC2"/>
    <w:rsid w:val="00295062"/>
    <w:rsid w:val="0029709B"/>
    <w:rsid w:val="002A0C03"/>
    <w:rsid w:val="002A2966"/>
    <w:rsid w:val="002A2DD3"/>
    <w:rsid w:val="002A2DE4"/>
    <w:rsid w:val="002A4109"/>
    <w:rsid w:val="002A4928"/>
    <w:rsid w:val="002A6025"/>
    <w:rsid w:val="002A6B43"/>
    <w:rsid w:val="002B10FE"/>
    <w:rsid w:val="002B46EE"/>
    <w:rsid w:val="002B52E3"/>
    <w:rsid w:val="002B6339"/>
    <w:rsid w:val="002B7853"/>
    <w:rsid w:val="002C0B3C"/>
    <w:rsid w:val="002C2DBE"/>
    <w:rsid w:val="002C49D2"/>
    <w:rsid w:val="002C5D4D"/>
    <w:rsid w:val="002C64AB"/>
    <w:rsid w:val="002D08B2"/>
    <w:rsid w:val="002D1A16"/>
    <w:rsid w:val="002D1D1F"/>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256A"/>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3CA1"/>
    <w:rsid w:val="003B5B15"/>
    <w:rsid w:val="003B744A"/>
    <w:rsid w:val="003C11BA"/>
    <w:rsid w:val="003C3971"/>
    <w:rsid w:val="003C4EA6"/>
    <w:rsid w:val="003C5FF2"/>
    <w:rsid w:val="003C790A"/>
    <w:rsid w:val="003D3984"/>
    <w:rsid w:val="003D477E"/>
    <w:rsid w:val="003D4CDA"/>
    <w:rsid w:val="003D597C"/>
    <w:rsid w:val="003E1D7C"/>
    <w:rsid w:val="003E2744"/>
    <w:rsid w:val="003E35D5"/>
    <w:rsid w:val="003E6091"/>
    <w:rsid w:val="003E7C92"/>
    <w:rsid w:val="003F29B2"/>
    <w:rsid w:val="003F2F38"/>
    <w:rsid w:val="003F2FF1"/>
    <w:rsid w:val="003F32B9"/>
    <w:rsid w:val="003F40B4"/>
    <w:rsid w:val="0040052F"/>
    <w:rsid w:val="0040336C"/>
    <w:rsid w:val="004039DF"/>
    <w:rsid w:val="004060D3"/>
    <w:rsid w:val="00407131"/>
    <w:rsid w:val="004073C2"/>
    <w:rsid w:val="00417EBD"/>
    <w:rsid w:val="00420E3A"/>
    <w:rsid w:val="00422F87"/>
    <w:rsid w:val="00423334"/>
    <w:rsid w:val="004238E3"/>
    <w:rsid w:val="0042565A"/>
    <w:rsid w:val="00431BB9"/>
    <w:rsid w:val="00432375"/>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2DA0"/>
    <w:rsid w:val="00456EF2"/>
    <w:rsid w:val="00457AE5"/>
    <w:rsid w:val="00460BD7"/>
    <w:rsid w:val="0046197E"/>
    <w:rsid w:val="00463674"/>
    <w:rsid w:val="004639FF"/>
    <w:rsid w:val="0046489A"/>
    <w:rsid w:val="00465515"/>
    <w:rsid w:val="004667B2"/>
    <w:rsid w:val="0046775F"/>
    <w:rsid w:val="00470120"/>
    <w:rsid w:val="00470A8A"/>
    <w:rsid w:val="004710A0"/>
    <w:rsid w:val="0047259B"/>
    <w:rsid w:val="00473627"/>
    <w:rsid w:val="00474402"/>
    <w:rsid w:val="0047445A"/>
    <w:rsid w:val="004749BD"/>
    <w:rsid w:val="00475FC1"/>
    <w:rsid w:val="00481047"/>
    <w:rsid w:val="004812EF"/>
    <w:rsid w:val="004858F4"/>
    <w:rsid w:val="0048736A"/>
    <w:rsid w:val="004941CC"/>
    <w:rsid w:val="00494F33"/>
    <w:rsid w:val="00495441"/>
    <w:rsid w:val="00496C65"/>
    <w:rsid w:val="004A0C94"/>
    <w:rsid w:val="004A6B63"/>
    <w:rsid w:val="004B3323"/>
    <w:rsid w:val="004B77F1"/>
    <w:rsid w:val="004C2D23"/>
    <w:rsid w:val="004C3219"/>
    <w:rsid w:val="004C39DE"/>
    <w:rsid w:val="004C3B9B"/>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2D8D"/>
    <w:rsid w:val="004F3340"/>
    <w:rsid w:val="004F34FE"/>
    <w:rsid w:val="004F5A3F"/>
    <w:rsid w:val="00501F25"/>
    <w:rsid w:val="00503877"/>
    <w:rsid w:val="00504186"/>
    <w:rsid w:val="00504A23"/>
    <w:rsid w:val="00510636"/>
    <w:rsid w:val="0051193F"/>
    <w:rsid w:val="00511AEF"/>
    <w:rsid w:val="00512C26"/>
    <w:rsid w:val="00514DCD"/>
    <w:rsid w:val="005163EA"/>
    <w:rsid w:val="00517324"/>
    <w:rsid w:val="005207BA"/>
    <w:rsid w:val="005235E8"/>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0D50"/>
    <w:rsid w:val="00587D2D"/>
    <w:rsid w:val="0059090C"/>
    <w:rsid w:val="00590AB5"/>
    <w:rsid w:val="00595925"/>
    <w:rsid w:val="00597B11"/>
    <w:rsid w:val="005A0EDA"/>
    <w:rsid w:val="005A0F57"/>
    <w:rsid w:val="005A1B7D"/>
    <w:rsid w:val="005A1CC8"/>
    <w:rsid w:val="005A35E2"/>
    <w:rsid w:val="005A50B1"/>
    <w:rsid w:val="005A6307"/>
    <w:rsid w:val="005A64F9"/>
    <w:rsid w:val="005A6561"/>
    <w:rsid w:val="005A6C90"/>
    <w:rsid w:val="005A7C11"/>
    <w:rsid w:val="005B0FDD"/>
    <w:rsid w:val="005B39C9"/>
    <w:rsid w:val="005B5885"/>
    <w:rsid w:val="005B58B5"/>
    <w:rsid w:val="005C3514"/>
    <w:rsid w:val="005C77B5"/>
    <w:rsid w:val="005C7E82"/>
    <w:rsid w:val="005D2E01"/>
    <w:rsid w:val="005D390F"/>
    <w:rsid w:val="005D5765"/>
    <w:rsid w:val="005D65DB"/>
    <w:rsid w:val="005D7526"/>
    <w:rsid w:val="005E39EC"/>
    <w:rsid w:val="005E4BB2"/>
    <w:rsid w:val="005E61AD"/>
    <w:rsid w:val="005E68D1"/>
    <w:rsid w:val="005F068D"/>
    <w:rsid w:val="005F09B9"/>
    <w:rsid w:val="005F2FCC"/>
    <w:rsid w:val="005F54E5"/>
    <w:rsid w:val="005F709C"/>
    <w:rsid w:val="00602AEA"/>
    <w:rsid w:val="006039AF"/>
    <w:rsid w:val="006040A7"/>
    <w:rsid w:val="006124DD"/>
    <w:rsid w:val="006136B3"/>
    <w:rsid w:val="00614FDF"/>
    <w:rsid w:val="00616CA5"/>
    <w:rsid w:val="00627D27"/>
    <w:rsid w:val="00627DAB"/>
    <w:rsid w:val="0063150C"/>
    <w:rsid w:val="006328F4"/>
    <w:rsid w:val="00634077"/>
    <w:rsid w:val="006346BA"/>
    <w:rsid w:val="0063543D"/>
    <w:rsid w:val="006365B4"/>
    <w:rsid w:val="00640DF6"/>
    <w:rsid w:val="00641B88"/>
    <w:rsid w:val="006436BF"/>
    <w:rsid w:val="00643BBA"/>
    <w:rsid w:val="006451E4"/>
    <w:rsid w:val="00647052"/>
    <w:rsid w:val="00647114"/>
    <w:rsid w:val="0064736E"/>
    <w:rsid w:val="00647E3B"/>
    <w:rsid w:val="006507C9"/>
    <w:rsid w:val="00651A83"/>
    <w:rsid w:val="00652E29"/>
    <w:rsid w:val="006557FE"/>
    <w:rsid w:val="006608D1"/>
    <w:rsid w:val="00663941"/>
    <w:rsid w:val="0066396D"/>
    <w:rsid w:val="00666BD6"/>
    <w:rsid w:val="00670333"/>
    <w:rsid w:val="00672ACB"/>
    <w:rsid w:val="00673240"/>
    <w:rsid w:val="00676417"/>
    <w:rsid w:val="00681A0A"/>
    <w:rsid w:val="00681D4E"/>
    <w:rsid w:val="00683571"/>
    <w:rsid w:val="006838EF"/>
    <w:rsid w:val="00685CD9"/>
    <w:rsid w:val="00686A96"/>
    <w:rsid w:val="0068702E"/>
    <w:rsid w:val="00690960"/>
    <w:rsid w:val="00690D51"/>
    <w:rsid w:val="00693E6E"/>
    <w:rsid w:val="006963C8"/>
    <w:rsid w:val="006A1017"/>
    <w:rsid w:val="006A323F"/>
    <w:rsid w:val="006A4AB5"/>
    <w:rsid w:val="006A5049"/>
    <w:rsid w:val="006A621A"/>
    <w:rsid w:val="006A6B8D"/>
    <w:rsid w:val="006B3060"/>
    <w:rsid w:val="006B30D0"/>
    <w:rsid w:val="006B62FF"/>
    <w:rsid w:val="006B66D7"/>
    <w:rsid w:val="006C0A4C"/>
    <w:rsid w:val="006C17A8"/>
    <w:rsid w:val="006C3A87"/>
    <w:rsid w:val="006C3D95"/>
    <w:rsid w:val="006C5013"/>
    <w:rsid w:val="006C652D"/>
    <w:rsid w:val="006D2A93"/>
    <w:rsid w:val="006D2C14"/>
    <w:rsid w:val="006D2C1E"/>
    <w:rsid w:val="006D34F1"/>
    <w:rsid w:val="006D5ECE"/>
    <w:rsid w:val="006D698C"/>
    <w:rsid w:val="006D7157"/>
    <w:rsid w:val="006E0389"/>
    <w:rsid w:val="006E06AF"/>
    <w:rsid w:val="006E1354"/>
    <w:rsid w:val="006E215E"/>
    <w:rsid w:val="006E3BA0"/>
    <w:rsid w:val="006E5C86"/>
    <w:rsid w:val="006E6CBE"/>
    <w:rsid w:val="006E7CA8"/>
    <w:rsid w:val="006F2860"/>
    <w:rsid w:val="006F28CC"/>
    <w:rsid w:val="006F5353"/>
    <w:rsid w:val="006F61D8"/>
    <w:rsid w:val="006F6B30"/>
    <w:rsid w:val="0070013B"/>
    <w:rsid w:val="00700D15"/>
    <w:rsid w:val="00701116"/>
    <w:rsid w:val="00701217"/>
    <w:rsid w:val="007056FF"/>
    <w:rsid w:val="00706932"/>
    <w:rsid w:val="00710868"/>
    <w:rsid w:val="00711F1C"/>
    <w:rsid w:val="00712171"/>
    <w:rsid w:val="00713C44"/>
    <w:rsid w:val="00714988"/>
    <w:rsid w:val="00714E6B"/>
    <w:rsid w:val="0071524A"/>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430"/>
    <w:rsid w:val="007738FE"/>
    <w:rsid w:val="00773900"/>
    <w:rsid w:val="00773937"/>
    <w:rsid w:val="0077467A"/>
    <w:rsid w:val="00774DA4"/>
    <w:rsid w:val="007759A9"/>
    <w:rsid w:val="00781F0F"/>
    <w:rsid w:val="0078491D"/>
    <w:rsid w:val="00786627"/>
    <w:rsid w:val="007912DA"/>
    <w:rsid w:val="00794BED"/>
    <w:rsid w:val="00795768"/>
    <w:rsid w:val="00796C91"/>
    <w:rsid w:val="00796E96"/>
    <w:rsid w:val="00797156"/>
    <w:rsid w:val="007A3135"/>
    <w:rsid w:val="007A331B"/>
    <w:rsid w:val="007A3456"/>
    <w:rsid w:val="007A43FA"/>
    <w:rsid w:val="007A48D7"/>
    <w:rsid w:val="007A55C8"/>
    <w:rsid w:val="007A5F94"/>
    <w:rsid w:val="007B600E"/>
    <w:rsid w:val="007B6E46"/>
    <w:rsid w:val="007C3629"/>
    <w:rsid w:val="007C4DA4"/>
    <w:rsid w:val="007C5C1C"/>
    <w:rsid w:val="007C5D96"/>
    <w:rsid w:val="007D0B51"/>
    <w:rsid w:val="007D1DB0"/>
    <w:rsid w:val="007D5646"/>
    <w:rsid w:val="007D7240"/>
    <w:rsid w:val="007E02B7"/>
    <w:rsid w:val="007E069B"/>
    <w:rsid w:val="007E1054"/>
    <w:rsid w:val="007E1329"/>
    <w:rsid w:val="007E2138"/>
    <w:rsid w:val="007E3C35"/>
    <w:rsid w:val="007E47C9"/>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76F"/>
    <w:rsid w:val="00850A5F"/>
    <w:rsid w:val="00856C74"/>
    <w:rsid w:val="00857133"/>
    <w:rsid w:val="00860035"/>
    <w:rsid w:val="008636DF"/>
    <w:rsid w:val="00864D83"/>
    <w:rsid w:val="008653EA"/>
    <w:rsid w:val="00865B52"/>
    <w:rsid w:val="00866CDE"/>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D8B"/>
    <w:rsid w:val="008B1FCB"/>
    <w:rsid w:val="008B3981"/>
    <w:rsid w:val="008C1134"/>
    <w:rsid w:val="008C384C"/>
    <w:rsid w:val="008C597A"/>
    <w:rsid w:val="008C6111"/>
    <w:rsid w:val="008D0D37"/>
    <w:rsid w:val="008D0D79"/>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530A"/>
    <w:rsid w:val="00906B95"/>
    <w:rsid w:val="00910430"/>
    <w:rsid w:val="00910A11"/>
    <w:rsid w:val="009114D7"/>
    <w:rsid w:val="00911571"/>
    <w:rsid w:val="00911602"/>
    <w:rsid w:val="0091348E"/>
    <w:rsid w:val="00917CCB"/>
    <w:rsid w:val="009221AA"/>
    <w:rsid w:val="00923F13"/>
    <w:rsid w:val="00930540"/>
    <w:rsid w:val="00931422"/>
    <w:rsid w:val="00932D9B"/>
    <w:rsid w:val="0093534A"/>
    <w:rsid w:val="00935480"/>
    <w:rsid w:val="00935C38"/>
    <w:rsid w:val="00935C68"/>
    <w:rsid w:val="009369D0"/>
    <w:rsid w:val="00936B4C"/>
    <w:rsid w:val="00940133"/>
    <w:rsid w:val="009415F6"/>
    <w:rsid w:val="00942EC2"/>
    <w:rsid w:val="00945B1B"/>
    <w:rsid w:val="00945F92"/>
    <w:rsid w:val="00946FCA"/>
    <w:rsid w:val="009470EA"/>
    <w:rsid w:val="009514B7"/>
    <w:rsid w:val="00951800"/>
    <w:rsid w:val="00953D59"/>
    <w:rsid w:val="0095401D"/>
    <w:rsid w:val="00960CCD"/>
    <w:rsid w:val="00961F6D"/>
    <w:rsid w:val="00963BEA"/>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54C5"/>
    <w:rsid w:val="009F68A3"/>
    <w:rsid w:val="00A00AE4"/>
    <w:rsid w:val="00A02155"/>
    <w:rsid w:val="00A10F02"/>
    <w:rsid w:val="00A1115A"/>
    <w:rsid w:val="00A164B4"/>
    <w:rsid w:val="00A16AFB"/>
    <w:rsid w:val="00A17755"/>
    <w:rsid w:val="00A20B3D"/>
    <w:rsid w:val="00A22061"/>
    <w:rsid w:val="00A235AB"/>
    <w:rsid w:val="00A25065"/>
    <w:rsid w:val="00A26956"/>
    <w:rsid w:val="00A27486"/>
    <w:rsid w:val="00A277C1"/>
    <w:rsid w:val="00A30799"/>
    <w:rsid w:val="00A33C2E"/>
    <w:rsid w:val="00A34592"/>
    <w:rsid w:val="00A35439"/>
    <w:rsid w:val="00A36778"/>
    <w:rsid w:val="00A446E3"/>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4ACE"/>
    <w:rsid w:val="00A84DBB"/>
    <w:rsid w:val="00A8674D"/>
    <w:rsid w:val="00A86926"/>
    <w:rsid w:val="00A869C9"/>
    <w:rsid w:val="00A90F2A"/>
    <w:rsid w:val="00A92BA1"/>
    <w:rsid w:val="00A932D4"/>
    <w:rsid w:val="00A94DD9"/>
    <w:rsid w:val="00A97C23"/>
    <w:rsid w:val="00AA3B91"/>
    <w:rsid w:val="00AA3D25"/>
    <w:rsid w:val="00AA5C15"/>
    <w:rsid w:val="00AA7FAB"/>
    <w:rsid w:val="00AB3EA7"/>
    <w:rsid w:val="00AB6B53"/>
    <w:rsid w:val="00AC1709"/>
    <w:rsid w:val="00AC1A79"/>
    <w:rsid w:val="00AC1B8A"/>
    <w:rsid w:val="00AC49EF"/>
    <w:rsid w:val="00AC6BC6"/>
    <w:rsid w:val="00AD00C0"/>
    <w:rsid w:val="00AD04CF"/>
    <w:rsid w:val="00AD50BA"/>
    <w:rsid w:val="00AD5BF3"/>
    <w:rsid w:val="00AE04BA"/>
    <w:rsid w:val="00AE1896"/>
    <w:rsid w:val="00AE60E4"/>
    <w:rsid w:val="00AE65E2"/>
    <w:rsid w:val="00AE6E1A"/>
    <w:rsid w:val="00AF2BDB"/>
    <w:rsid w:val="00AF2DB5"/>
    <w:rsid w:val="00AF7228"/>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21A68"/>
    <w:rsid w:val="00B3014A"/>
    <w:rsid w:val="00B33B71"/>
    <w:rsid w:val="00B33E14"/>
    <w:rsid w:val="00B37F25"/>
    <w:rsid w:val="00B43C58"/>
    <w:rsid w:val="00B46B3D"/>
    <w:rsid w:val="00B54274"/>
    <w:rsid w:val="00B628FA"/>
    <w:rsid w:val="00B65B91"/>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A7862"/>
    <w:rsid w:val="00BB14DF"/>
    <w:rsid w:val="00BB1DE9"/>
    <w:rsid w:val="00BB215C"/>
    <w:rsid w:val="00BB3433"/>
    <w:rsid w:val="00BB635B"/>
    <w:rsid w:val="00BC0F0A"/>
    <w:rsid w:val="00BC0F7D"/>
    <w:rsid w:val="00BC2652"/>
    <w:rsid w:val="00BC2754"/>
    <w:rsid w:val="00BC4296"/>
    <w:rsid w:val="00BC447D"/>
    <w:rsid w:val="00BC50D3"/>
    <w:rsid w:val="00BC52E1"/>
    <w:rsid w:val="00BC5BA9"/>
    <w:rsid w:val="00BC6738"/>
    <w:rsid w:val="00BC6FB7"/>
    <w:rsid w:val="00BD638A"/>
    <w:rsid w:val="00BD7A18"/>
    <w:rsid w:val="00BD7D31"/>
    <w:rsid w:val="00BE12D8"/>
    <w:rsid w:val="00BE2D7D"/>
    <w:rsid w:val="00BE2DBE"/>
    <w:rsid w:val="00BE3255"/>
    <w:rsid w:val="00BE3CBF"/>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4B97"/>
    <w:rsid w:val="00C379D2"/>
    <w:rsid w:val="00C41C92"/>
    <w:rsid w:val="00C44650"/>
    <w:rsid w:val="00C45231"/>
    <w:rsid w:val="00C45CD8"/>
    <w:rsid w:val="00C46068"/>
    <w:rsid w:val="00C4666C"/>
    <w:rsid w:val="00C46AD5"/>
    <w:rsid w:val="00C47A87"/>
    <w:rsid w:val="00C50D25"/>
    <w:rsid w:val="00C530FB"/>
    <w:rsid w:val="00C5376B"/>
    <w:rsid w:val="00C61C59"/>
    <w:rsid w:val="00C62EEC"/>
    <w:rsid w:val="00C63AF3"/>
    <w:rsid w:val="00C64B87"/>
    <w:rsid w:val="00C67543"/>
    <w:rsid w:val="00C72833"/>
    <w:rsid w:val="00C72F24"/>
    <w:rsid w:val="00C74492"/>
    <w:rsid w:val="00C75618"/>
    <w:rsid w:val="00C766F2"/>
    <w:rsid w:val="00C76BA9"/>
    <w:rsid w:val="00C775A9"/>
    <w:rsid w:val="00C80F1D"/>
    <w:rsid w:val="00C828BB"/>
    <w:rsid w:val="00C86534"/>
    <w:rsid w:val="00C9150B"/>
    <w:rsid w:val="00C92603"/>
    <w:rsid w:val="00C92A49"/>
    <w:rsid w:val="00C93F40"/>
    <w:rsid w:val="00C95C52"/>
    <w:rsid w:val="00CA3D0C"/>
    <w:rsid w:val="00CA604D"/>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6FEF"/>
    <w:rsid w:val="00D17828"/>
    <w:rsid w:val="00D20F1D"/>
    <w:rsid w:val="00D21CE8"/>
    <w:rsid w:val="00D220EA"/>
    <w:rsid w:val="00D232D5"/>
    <w:rsid w:val="00D2600C"/>
    <w:rsid w:val="00D26113"/>
    <w:rsid w:val="00D26FF3"/>
    <w:rsid w:val="00D27A71"/>
    <w:rsid w:val="00D27BA5"/>
    <w:rsid w:val="00D3156E"/>
    <w:rsid w:val="00D342D4"/>
    <w:rsid w:val="00D3653E"/>
    <w:rsid w:val="00D37AEB"/>
    <w:rsid w:val="00D41F6A"/>
    <w:rsid w:val="00D44F66"/>
    <w:rsid w:val="00D462A9"/>
    <w:rsid w:val="00D47564"/>
    <w:rsid w:val="00D47D6A"/>
    <w:rsid w:val="00D510BE"/>
    <w:rsid w:val="00D525D9"/>
    <w:rsid w:val="00D54B0C"/>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97A16"/>
    <w:rsid w:val="00DA075B"/>
    <w:rsid w:val="00DA0EBA"/>
    <w:rsid w:val="00DA2F1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5C0E"/>
    <w:rsid w:val="00DD70FD"/>
    <w:rsid w:val="00DD74A5"/>
    <w:rsid w:val="00DE00F5"/>
    <w:rsid w:val="00DE09FA"/>
    <w:rsid w:val="00DE1DA0"/>
    <w:rsid w:val="00DE2A60"/>
    <w:rsid w:val="00DE4524"/>
    <w:rsid w:val="00DE5782"/>
    <w:rsid w:val="00DE6484"/>
    <w:rsid w:val="00DF13E1"/>
    <w:rsid w:val="00DF1A45"/>
    <w:rsid w:val="00DF24EF"/>
    <w:rsid w:val="00DF2B1F"/>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0C4B"/>
    <w:rsid w:val="00E35433"/>
    <w:rsid w:val="00E36429"/>
    <w:rsid w:val="00E37007"/>
    <w:rsid w:val="00E40E17"/>
    <w:rsid w:val="00E433AE"/>
    <w:rsid w:val="00E4368B"/>
    <w:rsid w:val="00E439E8"/>
    <w:rsid w:val="00E43ED7"/>
    <w:rsid w:val="00E43F5E"/>
    <w:rsid w:val="00E44582"/>
    <w:rsid w:val="00E4570E"/>
    <w:rsid w:val="00E46EBE"/>
    <w:rsid w:val="00E50A35"/>
    <w:rsid w:val="00E536CC"/>
    <w:rsid w:val="00E56F5A"/>
    <w:rsid w:val="00E5758B"/>
    <w:rsid w:val="00E61B90"/>
    <w:rsid w:val="00E62945"/>
    <w:rsid w:val="00E62D33"/>
    <w:rsid w:val="00E66A0C"/>
    <w:rsid w:val="00E670CA"/>
    <w:rsid w:val="00E702A8"/>
    <w:rsid w:val="00E7488B"/>
    <w:rsid w:val="00E77645"/>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CF4"/>
    <w:rsid w:val="00EB1E2F"/>
    <w:rsid w:val="00EB40A3"/>
    <w:rsid w:val="00EB6A99"/>
    <w:rsid w:val="00EC0A3D"/>
    <w:rsid w:val="00EC4474"/>
    <w:rsid w:val="00EC4A25"/>
    <w:rsid w:val="00EC6517"/>
    <w:rsid w:val="00EC7AA9"/>
    <w:rsid w:val="00ED1244"/>
    <w:rsid w:val="00ED35D4"/>
    <w:rsid w:val="00ED3ABE"/>
    <w:rsid w:val="00ED62F3"/>
    <w:rsid w:val="00EE0871"/>
    <w:rsid w:val="00EE4957"/>
    <w:rsid w:val="00EE5669"/>
    <w:rsid w:val="00EE6B6A"/>
    <w:rsid w:val="00EF090F"/>
    <w:rsid w:val="00EF1905"/>
    <w:rsid w:val="00EF1D3F"/>
    <w:rsid w:val="00EF5283"/>
    <w:rsid w:val="00EF5DEA"/>
    <w:rsid w:val="00EF6173"/>
    <w:rsid w:val="00EF73A0"/>
    <w:rsid w:val="00F01054"/>
    <w:rsid w:val="00F0110C"/>
    <w:rsid w:val="00F025A2"/>
    <w:rsid w:val="00F02A8B"/>
    <w:rsid w:val="00F04712"/>
    <w:rsid w:val="00F1102A"/>
    <w:rsid w:val="00F13360"/>
    <w:rsid w:val="00F143FD"/>
    <w:rsid w:val="00F170B0"/>
    <w:rsid w:val="00F17FE9"/>
    <w:rsid w:val="00F22EC7"/>
    <w:rsid w:val="00F24831"/>
    <w:rsid w:val="00F255E9"/>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192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33389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1816396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58838057">
      <w:bodyDiv w:val="1"/>
      <w:marLeft w:val="0"/>
      <w:marRight w:val="0"/>
      <w:marTop w:val="0"/>
      <w:marBottom w:val="0"/>
      <w:divBdr>
        <w:top w:val="none" w:sz="0" w:space="0" w:color="auto"/>
        <w:left w:val="none" w:sz="0" w:space="0" w:color="auto"/>
        <w:bottom w:val="none" w:sz="0" w:space="0" w:color="auto"/>
        <w:right w:val="none" w:sz="0" w:space="0" w:color="auto"/>
      </w:divBdr>
    </w:div>
    <w:div w:id="11827472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2882468">
      <w:bodyDiv w:val="1"/>
      <w:marLeft w:val="0"/>
      <w:marRight w:val="0"/>
      <w:marTop w:val="0"/>
      <w:marBottom w:val="0"/>
      <w:divBdr>
        <w:top w:val="none" w:sz="0" w:space="0" w:color="auto"/>
        <w:left w:val="none" w:sz="0" w:space="0" w:color="auto"/>
        <w:bottom w:val="none" w:sz="0" w:space="0" w:color="auto"/>
        <w:right w:val="none" w:sz="0" w:space="0" w:color="auto"/>
      </w:divBdr>
    </w:div>
    <w:div w:id="15578864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80368095">
      <w:bodyDiv w:val="1"/>
      <w:marLeft w:val="0"/>
      <w:marRight w:val="0"/>
      <w:marTop w:val="0"/>
      <w:marBottom w:val="0"/>
      <w:divBdr>
        <w:top w:val="none" w:sz="0" w:space="0" w:color="auto"/>
        <w:left w:val="none" w:sz="0" w:space="0" w:color="auto"/>
        <w:bottom w:val="none" w:sz="0" w:space="0" w:color="auto"/>
        <w:right w:val="none" w:sz="0" w:space="0" w:color="auto"/>
      </w:divBdr>
    </w:div>
    <w:div w:id="193731963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10</cp:revision>
  <cp:lastPrinted>2019-02-25T14:05:00Z</cp:lastPrinted>
  <dcterms:created xsi:type="dcterms:W3CDTF">2025-10-03T14:45:00Z</dcterms:created>
  <dcterms:modified xsi:type="dcterms:W3CDTF">2025-10-03T16:25:00Z</dcterms:modified>
</cp:coreProperties>
</file>